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6D056E3C" w:rsidR="00280DD1" w:rsidRDefault="00BC269C" w:rsidP="00280DD1">
      <w:pPr>
        <w:pStyle w:val="3GPPHeader"/>
        <w:spacing w:after="60"/>
        <w:rPr>
          <w:sz w:val="32"/>
          <w:szCs w:val="32"/>
          <w:highlight w:val="yellow"/>
        </w:rPr>
      </w:pPr>
      <w:r w:rsidRPr="00DE3FC8">
        <w:rPr>
          <w:lang w:val="en-US"/>
        </w:rPr>
        <w:t>3GPP TSG-RAN WG2 #10</w:t>
      </w:r>
      <w:r>
        <w:rPr>
          <w:lang w:val="en-US"/>
        </w:rPr>
        <w:t>4</w:t>
      </w:r>
      <w:r w:rsidR="00280DD1">
        <w:tab/>
      </w:r>
      <w:r w:rsidR="00280DD1">
        <w:rPr>
          <w:sz w:val="32"/>
          <w:szCs w:val="32"/>
        </w:rPr>
        <w:t>Tdoc R2-1</w:t>
      </w:r>
      <w:r w:rsidR="001C7608">
        <w:rPr>
          <w:sz w:val="32"/>
          <w:szCs w:val="32"/>
        </w:rPr>
        <w:t>8</w:t>
      </w:r>
      <w:r w:rsidR="002A0634">
        <w:rPr>
          <w:sz w:val="32"/>
          <w:szCs w:val="32"/>
        </w:rPr>
        <w:t>1</w:t>
      </w:r>
      <w:r w:rsidR="0030750F">
        <w:rPr>
          <w:sz w:val="32"/>
          <w:szCs w:val="32"/>
        </w:rPr>
        <w:t>7766</w:t>
      </w:r>
    </w:p>
    <w:p w14:paraId="63B03AD2" w14:textId="7E5F375B" w:rsidR="00E90E49" w:rsidRDefault="00BC269C" w:rsidP="00357380">
      <w:pPr>
        <w:pStyle w:val="3GPPHeader"/>
        <w:rPr>
          <w:noProof/>
        </w:rPr>
      </w:pPr>
      <w:r>
        <w:rPr>
          <w:noProof/>
        </w:rPr>
        <w:t>Spokane, US, 12</w:t>
      </w:r>
      <w:r w:rsidRPr="00A2670F">
        <w:rPr>
          <w:noProof/>
          <w:vertAlign w:val="superscript"/>
        </w:rPr>
        <w:t>th</w:t>
      </w:r>
      <w:r>
        <w:rPr>
          <w:noProof/>
          <w:vertAlign w:val="superscript"/>
        </w:rPr>
        <w:t xml:space="preserve"> </w:t>
      </w:r>
      <w:r>
        <w:rPr>
          <w:noProof/>
        </w:rPr>
        <w:t>– 16</w:t>
      </w:r>
      <w:r w:rsidRPr="000F7CA3">
        <w:rPr>
          <w:noProof/>
          <w:vertAlign w:val="superscript"/>
        </w:rPr>
        <w:t>th</w:t>
      </w:r>
      <w:r>
        <w:rPr>
          <w:noProof/>
        </w:rPr>
        <w:t xml:space="preserve"> November 2018</w:t>
      </w:r>
    </w:p>
    <w:p w14:paraId="25DB88AF" w14:textId="77777777" w:rsidR="00BC269C" w:rsidRPr="00CE0424" w:rsidRDefault="00BC269C" w:rsidP="00357380">
      <w:pPr>
        <w:pStyle w:val="3GPPHeader"/>
      </w:pPr>
    </w:p>
    <w:p w14:paraId="7ACD7EB9" w14:textId="61BD1645" w:rsidR="00E90E49" w:rsidRPr="003D7D94" w:rsidRDefault="00E90E49" w:rsidP="00311702">
      <w:pPr>
        <w:pStyle w:val="3GPPHeader"/>
        <w:rPr>
          <w:sz w:val="22"/>
          <w:szCs w:val="22"/>
          <w:lang w:val="en-US"/>
        </w:rPr>
      </w:pPr>
      <w:r w:rsidRPr="003D7D94">
        <w:rPr>
          <w:sz w:val="22"/>
          <w:szCs w:val="22"/>
          <w:lang w:val="en-US"/>
        </w:rPr>
        <w:t>Agenda Item:</w:t>
      </w:r>
      <w:r w:rsidRPr="003D7D94">
        <w:rPr>
          <w:sz w:val="22"/>
          <w:szCs w:val="22"/>
          <w:lang w:val="en-US"/>
        </w:rPr>
        <w:tab/>
      </w:r>
      <w:r w:rsidR="00CB13D7" w:rsidRPr="00BB1CF7">
        <w:rPr>
          <w:sz w:val="22"/>
          <w:szCs w:val="22"/>
          <w:lang w:val="en-US"/>
        </w:rPr>
        <w:t>11.6</w:t>
      </w:r>
      <w:r w:rsidR="0030750F">
        <w:rPr>
          <w:sz w:val="22"/>
          <w:szCs w:val="22"/>
          <w:lang w:val="en-US"/>
        </w:rPr>
        <w:t>.3.3</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2D69E204" w:rsidR="00E90E49" w:rsidRPr="00CE0424" w:rsidRDefault="003D3C45" w:rsidP="00311702">
      <w:pPr>
        <w:pStyle w:val="3GPPHeader"/>
        <w:rPr>
          <w:sz w:val="22"/>
          <w:szCs w:val="22"/>
        </w:rPr>
      </w:pPr>
      <w:r>
        <w:rPr>
          <w:sz w:val="22"/>
          <w:szCs w:val="22"/>
        </w:rPr>
        <w:t>Title:</w:t>
      </w:r>
      <w:r w:rsidR="00E90E49" w:rsidRPr="00CE0424">
        <w:rPr>
          <w:sz w:val="22"/>
          <w:szCs w:val="22"/>
        </w:rPr>
        <w:tab/>
      </w:r>
      <w:r w:rsidR="003D7D94" w:rsidRPr="00BB1CF7">
        <w:rPr>
          <w:sz w:val="22"/>
          <w:szCs w:val="22"/>
        </w:rPr>
        <w:t>PDCP for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BB1CF7">
        <w:rPr>
          <w:sz w:val="22"/>
          <w:szCs w:val="22"/>
        </w:rPr>
        <w:t>Discussion, Decision</w:t>
      </w:r>
    </w:p>
    <w:p w14:paraId="5BE30A7B" w14:textId="77777777" w:rsidR="00C24345" w:rsidRDefault="00E90E49" w:rsidP="00A2052C">
      <w:pPr>
        <w:pStyle w:val="Heading1"/>
      </w:pPr>
      <w:r w:rsidRPr="00CE0424">
        <w:t>Introduction</w:t>
      </w:r>
    </w:p>
    <w:p w14:paraId="22A53AF3" w14:textId="78F02804" w:rsidR="00BC269C"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rsidR="0000581E">
        <w:t xml:space="preserve"> [2]</w:t>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0EACEA1B" w14:textId="723D2CB6" w:rsidR="00BC269C" w:rsidRDefault="00BC269C" w:rsidP="00BC269C">
      <w:pPr>
        <w:spacing w:after="0"/>
      </w:pPr>
      <w:r>
        <w:t>In this paper, we discuss</w:t>
      </w:r>
      <w:r w:rsidR="002C1B3B">
        <w:t xml:space="preserve"> the PDCP </w:t>
      </w:r>
      <w:r w:rsidR="008274FF">
        <w:t>functionality with respect to a non-terrestrial network</w:t>
      </w:r>
      <w:r w:rsidR="00860EC7">
        <w:t xml:space="preserve"> with large propagation delays</w:t>
      </w:r>
      <w:r w:rsidR="00D14E80">
        <w:t xml:space="preserve">. </w:t>
      </w:r>
      <w:r w:rsidR="00AA0E79">
        <w:t>In the companion contribution [</w:t>
      </w:r>
      <w:r w:rsidR="00CC0EF1">
        <w:t>3</w:t>
      </w:r>
      <w:r w:rsidR="00AA0E79">
        <w:t xml:space="preserve">], </w:t>
      </w:r>
      <w:r w:rsidR="00716FC9">
        <w:t>RLC functionality is discussed.</w:t>
      </w:r>
    </w:p>
    <w:p w14:paraId="5764FF3A" w14:textId="77777777" w:rsidR="004000E8" w:rsidRPr="00CE0424" w:rsidRDefault="004000E8" w:rsidP="00CE0424">
      <w:pPr>
        <w:pStyle w:val="Heading1"/>
      </w:pPr>
      <w:bookmarkStart w:id="0" w:name="_Ref178064866"/>
      <w:r w:rsidRPr="00CE0424">
        <w:t>Discussion</w:t>
      </w:r>
      <w:bookmarkEnd w:id="0"/>
    </w:p>
    <w:p w14:paraId="06102ACB" w14:textId="167F4E9E" w:rsidR="007E3B49" w:rsidRDefault="00DC2D80" w:rsidP="009B0B07">
      <w:r>
        <w:t>Some</w:t>
      </w:r>
      <w:r w:rsidR="009B0B07" w:rsidRPr="00DE3A86">
        <w:t xml:space="preserve"> important feature</w:t>
      </w:r>
      <w:r>
        <w:t>s</w:t>
      </w:r>
      <w:r w:rsidR="009B0B07" w:rsidRPr="00DE3A86">
        <w:t xml:space="preserve"> of </w:t>
      </w:r>
      <w:r>
        <w:t xml:space="preserve">the </w:t>
      </w:r>
      <w:r w:rsidR="009B0B07" w:rsidRPr="00DE3A86">
        <w:t xml:space="preserve">RLC and PDCP layers </w:t>
      </w:r>
      <w:r>
        <w:t>are</w:t>
      </w:r>
      <w:r w:rsidR="009B0B07" w:rsidRPr="00DE3A86">
        <w:t xml:space="preserve"> to</w:t>
      </w:r>
      <w:r>
        <w:t xml:space="preserve"> offer </w:t>
      </w:r>
      <w:r w:rsidR="00CE6EFB">
        <w:t>reliable</w:t>
      </w:r>
      <w:r w:rsidR="00D52196">
        <w:t>,</w:t>
      </w:r>
      <w:r w:rsidR="00CE6EFB">
        <w:t xml:space="preserve"> </w:t>
      </w:r>
      <w:r w:rsidR="00D52196">
        <w:t>in</w:t>
      </w:r>
      <w:r w:rsidR="00A17A48">
        <w:t>-</w:t>
      </w:r>
      <w:r w:rsidR="00D52196">
        <w:t xml:space="preserve">order delivery </w:t>
      </w:r>
      <w:r w:rsidR="00D21EB1">
        <w:t xml:space="preserve">and error free </w:t>
      </w:r>
      <w:r w:rsidR="00CE6EFB">
        <w:t xml:space="preserve">communication by using integrity protection, ciphering, </w:t>
      </w:r>
      <w:r w:rsidR="006C36DD">
        <w:t xml:space="preserve">ARQ with </w:t>
      </w:r>
      <w:r w:rsidR="00D52196">
        <w:t>status reporting</w:t>
      </w:r>
      <w:r w:rsidR="00CE6EFB">
        <w:t xml:space="preserve"> etc. </w:t>
      </w:r>
      <w:r w:rsidR="00D52196">
        <w:t xml:space="preserve">Both PDCP and RLC make use of transmit and receive window functionality to ensure these services are provided. Some of these services are making use of timers </w:t>
      </w:r>
      <w:r w:rsidR="007E3B49">
        <w:t>that might be affected by the long propagations delays of a non-terrestrial network.</w:t>
      </w:r>
      <w:r w:rsidR="00B44FD6">
        <w:t xml:space="preserve"> Extension of timers </w:t>
      </w:r>
      <w:r w:rsidR="00C278D2">
        <w:t xml:space="preserve">is typically an easy solution </w:t>
      </w:r>
      <w:r w:rsidR="0025637E">
        <w:t>in order to</w:t>
      </w:r>
      <w:r w:rsidR="00B474ED">
        <w:t xml:space="preserve"> solve some problems. However, care should be taken so </w:t>
      </w:r>
      <w:r w:rsidR="00E9574B">
        <w:t>that</w:t>
      </w:r>
      <w:r w:rsidR="00B474ED" w:rsidRPr="00DE3A86">
        <w:t xml:space="preserve"> delay</w:t>
      </w:r>
      <w:r w:rsidR="00E9574B">
        <w:t>s</w:t>
      </w:r>
      <w:r w:rsidR="00B474ED" w:rsidRPr="00DE3A86">
        <w:t xml:space="preserve"> </w:t>
      </w:r>
      <w:r w:rsidR="00E9574B">
        <w:t>are not</w:t>
      </w:r>
      <w:r w:rsidR="00B474ED" w:rsidRPr="00DE3A86">
        <w:t xml:space="preserve"> allowed to be</w:t>
      </w:r>
      <w:r w:rsidR="00E9574B">
        <w:t xml:space="preserve"> too</w:t>
      </w:r>
      <w:r w:rsidR="00B474ED" w:rsidRPr="00DE3A86">
        <w:t xml:space="preserve"> high</w:t>
      </w:r>
      <w:r w:rsidR="00054615">
        <w:t xml:space="preserve"> as</w:t>
      </w:r>
      <w:r w:rsidR="00B474ED" w:rsidRPr="00DE3A86">
        <w:t xml:space="preserve"> delays seen by </w:t>
      </w:r>
      <w:r w:rsidR="00B474ED">
        <w:t>the core network or applications</w:t>
      </w:r>
      <w:r w:rsidR="00B474ED" w:rsidRPr="00DE3A86">
        <w:t xml:space="preserve"> may become very large. </w:t>
      </w:r>
      <w:r w:rsidR="00B474ED">
        <w:t>This can for instance cause problems with rate-adjustment procedures in TCP.</w:t>
      </w:r>
      <w:r w:rsidR="00054615">
        <w:t xml:space="preserve"> </w:t>
      </w:r>
      <w:r w:rsidR="00B136A1">
        <w:t>Buffer-limitations</w:t>
      </w:r>
      <w:r w:rsidR="00E63438">
        <w:t xml:space="preserve"> should also be considered. </w:t>
      </w:r>
    </w:p>
    <w:p w14:paraId="11389039" w14:textId="77777777" w:rsidR="00060FDA" w:rsidRDefault="00060FDA" w:rsidP="009B0B07"/>
    <w:p w14:paraId="5BB32D9A" w14:textId="24325EA3" w:rsidR="00F72160" w:rsidRDefault="00B752BC" w:rsidP="00BB1CF7">
      <w:pPr>
        <w:pStyle w:val="Heading2"/>
      </w:pPr>
      <w:bookmarkStart w:id="1" w:name="_Toc528844107"/>
      <w:bookmarkStart w:id="2" w:name="_Toc528844179"/>
      <w:bookmarkEnd w:id="1"/>
      <w:bookmarkEnd w:id="2"/>
      <w:r>
        <w:t>Reordering</w:t>
      </w:r>
    </w:p>
    <w:p w14:paraId="31BC2C50" w14:textId="3B65DFAC" w:rsidR="000E4C5A" w:rsidRDefault="000E4C5A" w:rsidP="000E4C5A">
      <w:pPr>
        <w:rPr>
          <w:lang w:val="en-US"/>
        </w:rPr>
      </w:pPr>
      <w:r>
        <w:t xml:space="preserve">PDCP offers in-order-delivery to higher layers unless configured otherwise. </w:t>
      </w:r>
      <w:r w:rsidR="009B0B07" w:rsidRPr="00DE3A86">
        <w:t xml:space="preserve"> </w:t>
      </w:r>
      <w:r w:rsidR="00F72160">
        <w:t xml:space="preserve">To avoid stalling due to lost </w:t>
      </w:r>
      <w:r w:rsidR="006C36DD">
        <w:t xml:space="preserve">or discarded </w:t>
      </w:r>
      <w:r w:rsidR="00F72160">
        <w:t xml:space="preserve">PDCP PDUs, </w:t>
      </w:r>
      <w:r>
        <w:rPr>
          <w:lang w:val="en-US"/>
        </w:rPr>
        <w:t xml:space="preserve">T-reordering is used to move the lower side of the </w:t>
      </w:r>
      <w:r w:rsidR="00F72160">
        <w:rPr>
          <w:lang w:val="en-US"/>
        </w:rPr>
        <w:t xml:space="preserve">receive </w:t>
      </w:r>
      <w:r>
        <w:rPr>
          <w:lang w:val="en-US"/>
        </w:rPr>
        <w:t xml:space="preserve">window and this timer is a </w:t>
      </w:r>
      <w:r>
        <w:rPr>
          <w:lang w:val="en-US"/>
        </w:rPr>
        <w:lastRenderedPageBreak/>
        <w:t xml:space="preserve">representation of how long the PDCP entity will </w:t>
      </w:r>
      <w:r w:rsidR="00F72160">
        <w:rPr>
          <w:lang w:val="en-US"/>
        </w:rPr>
        <w:t>wait for a missing packet. T</w:t>
      </w:r>
      <w:r>
        <w:rPr>
          <w:lang w:val="en-US"/>
        </w:rPr>
        <w:t xml:space="preserve">he timer will start when the PDCP receiver entity realizes that there is one packet missing. </w:t>
      </w:r>
    </w:p>
    <w:p w14:paraId="3CD32352" w14:textId="77777777" w:rsidR="00E863B1" w:rsidRDefault="00E863B1" w:rsidP="000E4C5A">
      <w:pPr>
        <w:rPr>
          <w:rFonts w:ascii="Calibri" w:hAnsi="Calibri"/>
          <w:lang w:val="en-US" w:eastAsia="sv-SE"/>
        </w:rPr>
      </w:pPr>
    </w:p>
    <w:p w14:paraId="7E7CC4CA" w14:textId="7DA5D380" w:rsidR="00507D31" w:rsidRPr="00FE39CE" w:rsidRDefault="000E4C5A" w:rsidP="00507D31">
      <w:r>
        <w:rPr>
          <w:lang w:val="en-US"/>
        </w:rPr>
        <w:t xml:space="preserve">For example, PDCP SN = 100 is the last received packet. </w:t>
      </w:r>
      <w:r w:rsidR="00056E42">
        <w:rPr>
          <w:lang w:val="en-US"/>
        </w:rPr>
        <w:t>The n</w:t>
      </w:r>
      <w:r>
        <w:rPr>
          <w:lang w:val="en-US"/>
        </w:rPr>
        <w:t xml:space="preserve">ext received packet is PDCP SN = 102. Then, the receiver will start the T-reordering timer because SN = 101 is missing. If T-reordering expires and SN = 101 is not received, the PDCP receiver will move the window forward and will consider that packet as missing/lost i.e. it will not accept this packet anymore. If the packet is received before the timer expires, then the receiver will accept the packet and it will stop the timer or will re-start the timer if there is another packet missing with SN &gt; 101. </w:t>
      </w:r>
      <w:r w:rsidR="004C07EE">
        <w:rPr>
          <w:lang w:val="en-US"/>
        </w:rPr>
        <w:t xml:space="preserve">Thus, if PDCP experience a high rate of packet loss a reordering delay will be seen which can be in the order of </w:t>
      </w:r>
      <w:r w:rsidR="00C80DBE">
        <w:rPr>
          <w:lang w:val="en-US"/>
        </w:rPr>
        <w:t xml:space="preserve">several </w:t>
      </w:r>
      <w:r w:rsidR="004C07EE">
        <w:rPr>
          <w:lang w:val="en-US"/>
        </w:rPr>
        <w:t>seconds depending on the value configured for the t-reordering timer, i.e. t</w:t>
      </w:r>
      <w:r w:rsidR="00C80DBE">
        <w:rPr>
          <w:lang w:val="en-US"/>
        </w:rPr>
        <w:t>he PDCP reordering</w:t>
      </w:r>
      <w:r>
        <w:rPr>
          <w:lang w:val="en-US"/>
        </w:rPr>
        <w:t xml:space="preserve"> will be affected by the delays that </w:t>
      </w:r>
      <w:r w:rsidR="004C07EE">
        <w:rPr>
          <w:lang w:val="en-US"/>
        </w:rPr>
        <w:t>lower layers introduce on top of the propagation delay introduced by NTN</w:t>
      </w:r>
      <w:r>
        <w:rPr>
          <w:lang w:val="en-US"/>
        </w:rPr>
        <w:t xml:space="preserve">. Thus, the PDCP t-reordering </w:t>
      </w:r>
      <w:r w:rsidR="004C07EE">
        <w:rPr>
          <w:lang w:val="en-US"/>
        </w:rPr>
        <w:t xml:space="preserve">might </w:t>
      </w:r>
      <w:r>
        <w:rPr>
          <w:lang w:val="en-US"/>
        </w:rPr>
        <w:t xml:space="preserve">need to be scaled </w:t>
      </w:r>
      <w:r w:rsidR="004C07EE">
        <w:rPr>
          <w:lang w:val="en-US"/>
        </w:rPr>
        <w:t xml:space="preserve">for NTN </w:t>
      </w:r>
      <w:r>
        <w:rPr>
          <w:lang w:val="en-US"/>
        </w:rPr>
        <w:t xml:space="preserve">so that it takes into account </w:t>
      </w:r>
      <w:r w:rsidR="00C80DBE">
        <w:rPr>
          <w:lang w:val="en-US"/>
        </w:rPr>
        <w:t>propagation delay for</w:t>
      </w:r>
      <w:r>
        <w:rPr>
          <w:lang w:val="en-US"/>
        </w:rPr>
        <w:t xml:space="preserve"> </w:t>
      </w:r>
      <w:r w:rsidR="00C80DBE">
        <w:rPr>
          <w:lang w:val="en-US"/>
        </w:rPr>
        <w:t>(</w:t>
      </w:r>
      <w:r>
        <w:rPr>
          <w:lang w:val="en-US"/>
        </w:rPr>
        <w:t>re</w:t>
      </w:r>
      <w:r w:rsidR="00C80DBE">
        <w:rPr>
          <w:lang w:val="en-US"/>
        </w:rPr>
        <w:t>)</w:t>
      </w:r>
      <w:r>
        <w:rPr>
          <w:lang w:val="en-US"/>
        </w:rPr>
        <w:t xml:space="preserve">transmission in lower layers. </w:t>
      </w:r>
      <w:r w:rsidR="005A2863">
        <w:rPr>
          <w:lang w:val="en-US"/>
        </w:rPr>
        <w:t xml:space="preserve">However, care should be taken to </w:t>
      </w:r>
      <w:r w:rsidR="00F742D0">
        <w:rPr>
          <w:lang w:val="en-US"/>
        </w:rPr>
        <w:t>ensure that impact of end-to-end service is not affected due to increasing of timer-values.</w:t>
      </w:r>
    </w:p>
    <w:p w14:paraId="0562D073" w14:textId="3B4A216B" w:rsidR="006C36DD" w:rsidRDefault="00507D31" w:rsidP="00507D31">
      <w:pPr>
        <w:pStyle w:val="Observation"/>
        <w:overflowPunct/>
        <w:autoSpaceDE/>
        <w:autoSpaceDN/>
        <w:adjustRightInd/>
        <w:spacing w:after="160" w:line="259" w:lineRule="auto"/>
        <w:ind w:left="360" w:hanging="360"/>
        <w:jc w:val="left"/>
        <w:textAlignment w:val="auto"/>
      </w:pPr>
      <w:bookmarkStart w:id="3" w:name="_Toc528786995"/>
      <w:bookmarkStart w:id="4" w:name="_Toc528843597"/>
      <w:bookmarkStart w:id="5" w:name="_Toc528844099"/>
      <w:bookmarkStart w:id="6" w:name="_Toc528844268"/>
      <w:bookmarkStart w:id="7" w:name="_Toc528844275"/>
      <w:bookmarkStart w:id="8" w:name="_Toc528844287"/>
      <w:bookmarkStart w:id="9" w:name="_Toc528844299"/>
      <w:bookmarkStart w:id="10" w:name="_Toc528844326"/>
      <w:bookmarkStart w:id="11" w:name="_Toc528844377"/>
      <w:bookmarkStart w:id="12" w:name="_Toc528844572"/>
      <w:bookmarkStart w:id="13" w:name="_Toc528844644"/>
      <w:bookmarkStart w:id="14" w:name="_Toc528844652"/>
      <w:bookmarkStart w:id="15" w:name="_Toc528844710"/>
      <w:bookmarkStart w:id="16" w:name="_Toc528850568"/>
      <w:bookmarkStart w:id="17" w:name="_Toc528850700"/>
      <w:bookmarkStart w:id="18" w:name="_Toc528850711"/>
      <w:bookmarkStart w:id="19" w:name="_Toc528850758"/>
      <w:bookmarkStart w:id="20" w:name="_Toc528852544"/>
      <w:bookmarkStart w:id="21" w:name="_Toc528852668"/>
      <w:bookmarkStart w:id="22" w:name="_Toc528872837"/>
      <w:bookmarkStart w:id="23" w:name="_Toc528872904"/>
      <w:bookmarkStart w:id="24" w:name="_Toc528873387"/>
      <w:bookmarkStart w:id="25" w:name="_Toc528665672"/>
      <w:bookmarkStart w:id="26" w:name="_Toc528874781"/>
      <w:bookmarkStart w:id="27" w:name="_Toc528874811"/>
      <w:bookmarkStart w:id="28" w:name="_Toc528874819"/>
      <w:r>
        <w:t xml:space="preserve">An increase of the </w:t>
      </w:r>
      <w:r w:rsidR="006C36DD">
        <w:t xml:space="preserve">value range for the </w:t>
      </w:r>
      <w:r>
        <w:t xml:space="preserve">t-reordering </w:t>
      </w:r>
      <w:r w:rsidR="00086F94">
        <w:t>could be needed</w:t>
      </w:r>
      <w:r w:rsidR="006C36DD">
        <w:t xml:space="preserve"> for NTN</w:t>
      </w:r>
      <w:r w:rsidR="00087544">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6"/>
      <w:bookmarkEnd w:id="25"/>
      <w:bookmarkEnd w:id="27"/>
      <w:bookmarkEnd w:id="28"/>
    </w:p>
    <w:p w14:paraId="0F71A6D9" w14:textId="7D333D6D" w:rsidR="00201035" w:rsidRDefault="00243FBD" w:rsidP="00BB1CF7">
      <w:pPr>
        <w:pStyle w:val="Observation"/>
      </w:pPr>
      <w:bookmarkStart w:id="29" w:name="_Toc528844645"/>
      <w:bookmarkStart w:id="30" w:name="_Toc528844653"/>
      <w:bookmarkStart w:id="31" w:name="_Toc528844711"/>
      <w:bookmarkStart w:id="32" w:name="_Toc528850569"/>
      <w:bookmarkStart w:id="33" w:name="_Toc528850701"/>
      <w:bookmarkStart w:id="34" w:name="_Toc528850712"/>
      <w:bookmarkStart w:id="35" w:name="_Toc528850759"/>
      <w:bookmarkStart w:id="36" w:name="_Toc528852545"/>
      <w:bookmarkStart w:id="37" w:name="_Toc528852669"/>
      <w:bookmarkStart w:id="38" w:name="_Toc528872838"/>
      <w:bookmarkStart w:id="39" w:name="_Toc528872905"/>
      <w:bookmarkStart w:id="40" w:name="_Toc528873388"/>
      <w:bookmarkStart w:id="41" w:name="_Toc528874782"/>
      <w:bookmarkStart w:id="42" w:name="_Toc347822666"/>
      <w:bookmarkStart w:id="43" w:name="_Toc528844646"/>
      <w:bookmarkStart w:id="44" w:name="_Toc528844654"/>
      <w:bookmarkStart w:id="45" w:name="_Toc528844712"/>
      <w:bookmarkStart w:id="46" w:name="_Toc528850570"/>
      <w:bookmarkStart w:id="47" w:name="_Toc528850702"/>
      <w:bookmarkStart w:id="48" w:name="_Toc528850713"/>
      <w:bookmarkStart w:id="49" w:name="_Toc528850760"/>
      <w:bookmarkStart w:id="50" w:name="_Toc528852546"/>
      <w:bookmarkStart w:id="51" w:name="_Toc528852670"/>
      <w:bookmarkStart w:id="52" w:name="_Toc528872839"/>
      <w:bookmarkStart w:id="53" w:name="_Toc528872906"/>
      <w:bookmarkStart w:id="54" w:name="_Toc528873389"/>
      <w:bookmarkStart w:id="55" w:name="_Toc528874783"/>
      <w:bookmarkStart w:id="56" w:name="_Toc528874812"/>
      <w:bookmarkStart w:id="57" w:name="_Toc528874820"/>
      <w:bookmarkEnd w:id="29"/>
      <w:bookmarkEnd w:id="30"/>
      <w:bookmarkEnd w:id="31"/>
      <w:bookmarkEnd w:id="32"/>
      <w:bookmarkEnd w:id="33"/>
      <w:bookmarkEnd w:id="34"/>
      <w:bookmarkEnd w:id="35"/>
      <w:bookmarkEnd w:id="36"/>
      <w:bookmarkEnd w:id="37"/>
      <w:bookmarkEnd w:id="38"/>
      <w:bookmarkEnd w:id="39"/>
      <w:bookmarkEnd w:id="40"/>
      <w:bookmarkEnd w:id="41"/>
      <w:r w:rsidRPr="00CE0424">
        <w:t>An</w:t>
      </w:r>
      <w:bookmarkEnd w:id="42"/>
      <w:r>
        <w:t xml:space="preserve"> </w:t>
      </w:r>
      <w:r w:rsidR="00791321">
        <w:t>increased value for the t-reordering could further extend the delays due to reordering delays</w:t>
      </w:r>
      <w:r>
        <w:t>.</w:t>
      </w:r>
      <w:bookmarkStart w:id="58" w:name="_Toc528872907"/>
      <w:bookmarkStart w:id="59" w:name="_Toc528873390"/>
      <w:bookmarkStart w:id="60" w:name="_Toc528874784"/>
      <w:bookmarkEnd w:id="43"/>
      <w:bookmarkEnd w:id="44"/>
      <w:bookmarkEnd w:id="45"/>
      <w:bookmarkEnd w:id="46"/>
      <w:bookmarkEnd w:id="47"/>
      <w:bookmarkEnd w:id="48"/>
      <w:bookmarkEnd w:id="49"/>
      <w:bookmarkEnd w:id="50"/>
      <w:bookmarkEnd w:id="51"/>
      <w:bookmarkEnd w:id="52"/>
      <w:bookmarkEnd w:id="53"/>
      <w:bookmarkEnd w:id="54"/>
      <w:bookmarkEnd w:id="55"/>
      <w:bookmarkEnd w:id="58"/>
      <w:bookmarkEnd w:id="59"/>
      <w:bookmarkEnd w:id="60"/>
      <w:bookmarkEnd w:id="56"/>
      <w:bookmarkEnd w:id="57"/>
    </w:p>
    <w:p w14:paraId="15E6B09C" w14:textId="3E2C0E14" w:rsidR="00201035" w:rsidRDefault="00201035" w:rsidP="00201035">
      <w:pPr>
        <w:pStyle w:val="Proposal"/>
      </w:pPr>
      <w:bookmarkStart w:id="61" w:name="_Toc528872912"/>
      <w:bookmarkStart w:id="62" w:name="_Toc528872975"/>
      <w:bookmarkStart w:id="63" w:name="_Toc528873382"/>
      <w:bookmarkStart w:id="64" w:name="_Toc528874834"/>
      <w:r>
        <w:t>RAN2 to study effects</w:t>
      </w:r>
      <w:r w:rsidR="0059204B">
        <w:t xml:space="preserve"> of increasing </w:t>
      </w:r>
      <w:r w:rsidR="0059204B" w:rsidRPr="00BB1CF7">
        <w:rPr>
          <w:i/>
        </w:rPr>
        <w:t>t-reordering</w:t>
      </w:r>
      <w:r w:rsidR="00B940E0">
        <w:t xml:space="preserve"> timer</w:t>
      </w:r>
      <w:r w:rsidRPr="00A04F49">
        <w:t>.</w:t>
      </w:r>
      <w:bookmarkEnd w:id="61"/>
      <w:bookmarkEnd w:id="62"/>
      <w:bookmarkEnd w:id="63"/>
      <w:bookmarkEnd w:id="64"/>
    </w:p>
    <w:p w14:paraId="0861913B" w14:textId="77777777" w:rsidR="00507D31" w:rsidRDefault="00507D31" w:rsidP="000E4C5A">
      <w:bookmarkStart w:id="65" w:name="_Toc528786998"/>
      <w:bookmarkStart w:id="66" w:name="_Toc528786999"/>
      <w:bookmarkStart w:id="67" w:name="_Toc528787000"/>
      <w:bookmarkStart w:id="68" w:name="_Toc528787001"/>
      <w:bookmarkStart w:id="69" w:name="_Toc528787002"/>
      <w:bookmarkStart w:id="70" w:name="_Toc528787003"/>
      <w:bookmarkEnd w:id="65"/>
      <w:bookmarkEnd w:id="66"/>
      <w:bookmarkEnd w:id="67"/>
      <w:bookmarkEnd w:id="68"/>
      <w:bookmarkEnd w:id="69"/>
      <w:bookmarkEnd w:id="70"/>
    </w:p>
    <w:p w14:paraId="016A962B" w14:textId="38087220" w:rsidR="00B568D2" w:rsidRDefault="00B568D2" w:rsidP="00BB1CF7">
      <w:pPr>
        <w:pStyle w:val="Heading2"/>
      </w:pPr>
      <w:r>
        <w:t>Sequence number space</w:t>
      </w:r>
    </w:p>
    <w:p w14:paraId="3BD9880C" w14:textId="4FE7DFCD" w:rsidR="00996916" w:rsidRDefault="001262AC" w:rsidP="00B568D2">
      <w:pPr>
        <w:rPr>
          <w:lang w:val="en-US"/>
        </w:rPr>
      </w:pPr>
      <w:r>
        <w:rPr>
          <w:lang w:val="en-US"/>
        </w:rPr>
        <w:t xml:space="preserve">A problem that is highly tied to the </w:t>
      </w:r>
      <w:r w:rsidR="004A31D4">
        <w:rPr>
          <w:lang w:val="en-US"/>
        </w:rPr>
        <w:t xml:space="preserve">perceived delay </w:t>
      </w:r>
      <w:r w:rsidR="0028593C">
        <w:rPr>
          <w:lang w:val="en-US"/>
        </w:rPr>
        <w:t xml:space="preserve">at PDCP level </w:t>
      </w:r>
      <w:r w:rsidR="00EA068C">
        <w:rPr>
          <w:lang w:val="en-US"/>
        </w:rPr>
        <w:t xml:space="preserve">and the reordering function is that of sequence number space. </w:t>
      </w:r>
      <w:r w:rsidR="002F63B0">
        <w:rPr>
          <w:lang w:val="en-US"/>
        </w:rPr>
        <w:t xml:space="preserve">For NR, the sequence number space was extended in order to allow for </w:t>
      </w:r>
      <w:r w:rsidR="009F3A28">
        <w:rPr>
          <w:lang w:val="en-US"/>
        </w:rPr>
        <w:t>high throughput links not</w:t>
      </w:r>
      <w:r w:rsidR="00BD7F2A">
        <w:rPr>
          <w:lang w:val="en-US"/>
        </w:rPr>
        <w:t xml:space="preserve"> to</w:t>
      </w:r>
      <w:r w:rsidR="009F3A28">
        <w:rPr>
          <w:lang w:val="en-US"/>
        </w:rPr>
        <w:t xml:space="preserve"> stall</w:t>
      </w:r>
      <w:r w:rsidR="00190F99">
        <w:rPr>
          <w:lang w:val="en-US"/>
        </w:rPr>
        <w:t xml:space="preserve">. </w:t>
      </w:r>
      <w:r w:rsidR="00B568D2">
        <w:rPr>
          <w:lang w:val="en-US"/>
        </w:rPr>
        <w:t xml:space="preserve">For DRBs, </w:t>
      </w:r>
      <w:r w:rsidR="00466E73">
        <w:rPr>
          <w:lang w:val="en-US"/>
        </w:rPr>
        <w:t xml:space="preserve">it is configurable </w:t>
      </w:r>
      <w:r w:rsidR="00B568D2">
        <w:rPr>
          <w:lang w:val="en-US"/>
        </w:rPr>
        <w:t>to use</w:t>
      </w:r>
      <w:r w:rsidR="00466E73">
        <w:rPr>
          <w:lang w:val="en-US"/>
        </w:rPr>
        <w:t xml:space="preserve"> either</w:t>
      </w:r>
      <w:r w:rsidR="00B568D2">
        <w:rPr>
          <w:lang w:val="en-US"/>
        </w:rPr>
        <w:t xml:space="preserve"> 12 or 18 bits for the PDCP SN length</w:t>
      </w:r>
      <w:r w:rsidR="001C6070">
        <w:rPr>
          <w:lang w:val="en-US"/>
        </w:rPr>
        <w:t xml:space="preserve"> and for SRBs the </w:t>
      </w:r>
      <w:r w:rsidR="00D957D3">
        <w:rPr>
          <w:lang w:val="en-US"/>
        </w:rPr>
        <w:t xml:space="preserve">PDCP SN length is </w:t>
      </w:r>
      <w:r w:rsidR="00334AAC">
        <w:rPr>
          <w:lang w:val="en-US"/>
        </w:rPr>
        <w:t>12</w:t>
      </w:r>
      <w:r w:rsidR="00B568D2">
        <w:rPr>
          <w:lang w:val="en-US"/>
        </w:rPr>
        <w:t>.</w:t>
      </w:r>
      <w:r w:rsidR="00334AAC">
        <w:rPr>
          <w:lang w:val="en-US"/>
        </w:rPr>
        <w:t xml:space="preserve"> We provide some initial simple calculations in order</w:t>
      </w:r>
      <w:r w:rsidR="00DD2BCB">
        <w:rPr>
          <w:lang w:val="en-US"/>
        </w:rPr>
        <w:t xml:space="preserve"> to see whether there are any risks of stalling</w:t>
      </w:r>
      <w:r w:rsidR="00B568D2">
        <w:rPr>
          <w:lang w:val="en-US"/>
        </w:rPr>
        <w:t>.</w:t>
      </w:r>
    </w:p>
    <w:p w14:paraId="0A484715" w14:textId="0D819D08" w:rsidR="00B568D2" w:rsidRDefault="00B568D2" w:rsidP="00B568D2">
      <w:pPr>
        <w:rPr>
          <w:lang w:val="en-US"/>
        </w:rPr>
      </w:pPr>
    </w:p>
    <w:p w14:paraId="3095841B" w14:textId="7AFFEB0B" w:rsidR="00B568D2" w:rsidRDefault="00B568D2" w:rsidP="00B568D2">
      <w:pPr>
        <w:rPr>
          <w:lang w:val="en-US"/>
        </w:rPr>
      </w:pPr>
      <w:r>
        <w:rPr>
          <w:lang w:val="en-US"/>
        </w:rPr>
        <w:t>The basic</w:t>
      </w:r>
      <w:r w:rsidR="00887442">
        <w:rPr>
          <w:lang w:val="en-US"/>
        </w:rPr>
        <w:t xml:space="preserve"> supportable</w:t>
      </w:r>
      <w:r>
        <w:rPr>
          <w:lang w:val="en-US"/>
        </w:rPr>
        <w:t xml:space="preserve"> PDCP bit rate calculation is: </w:t>
      </w:r>
    </w:p>
    <w:p w14:paraId="5ABADC55" w14:textId="607BB25A" w:rsidR="0029757B" w:rsidRDefault="00B568D2" w:rsidP="00B568D2">
      <w:pPr>
        <w:rPr>
          <w:lang w:val="en-US"/>
        </w:rPr>
      </w:pPr>
      <w:r>
        <w:rPr>
          <w:lang w:val="en-US"/>
        </w:rPr>
        <w:t xml:space="preserve">Supportable PDCP bit rate = ((PDCP SDU size (bits) x 2 ^ (SN length – 1) ) / Retransmission time (s). </w:t>
      </w:r>
    </w:p>
    <w:p w14:paraId="345C6132" w14:textId="7FE7DC77" w:rsidR="00AF5F63" w:rsidRDefault="00AF5F63" w:rsidP="00B568D2">
      <w:pPr>
        <w:rPr>
          <w:lang w:val="en-US"/>
        </w:rPr>
      </w:pPr>
      <w:r>
        <w:rPr>
          <w:lang w:val="en-US"/>
        </w:rPr>
        <w:t xml:space="preserve">A typical IP packet size can be around 1500B or 500B and </w:t>
      </w:r>
      <w:r w:rsidR="00306F56">
        <w:rPr>
          <w:lang w:val="en-US"/>
        </w:rPr>
        <w:t>if we assume</w:t>
      </w:r>
      <w:r w:rsidR="003F2B5D">
        <w:rPr>
          <w:lang w:val="en-US"/>
        </w:rPr>
        <w:t xml:space="preserve"> for simplicity sake</w:t>
      </w:r>
      <w:r w:rsidR="00306F56">
        <w:rPr>
          <w:lang w:val="en-US"/>
        </w:rPr>
        <w:t xml:space="preserve"> that the retransmission time of a PDU</w:t>
      </w:r>
      <w:r w:rsidR="009C407E">
        <w:rPr>
          <w:lang w:val="en-US"/>
        </w:rPr>
        <w:t xml:space="preserve"> as seen by the PDCP layer is 1 second</w:t>
      </w:r>
      <w:r w:rsidR="005758EF">
        <w:rPr>
          <w:lang w:val="en-US"/>
        </w:rPr>
        <w:t xml:space="preserve">, </w:t>
      </w:r>
      <w:r w:rsidR="009C1BEF">
        <w:rPr>
          <w:lang w:val="en-US"/>
        </w:rPr>
        <w:t xml:space="preserve">we get the </w:t>
      </w:r>
      <w:r w:rsidR="00C96067">
        <w:rPr>
          <w:lang w:val="en-US"/>
        </w:rPr>
        <w:t xml:space="preserve">following </w:t>
      </w:r>
      <w:r w:rsidR="003E05EA">
        <w:rPr>
          <w:lang w:val="en-US"/>
        </w:rPr>
        <w:t xml:space="preserve">supportable PDCP bit rates. </w:t>
      </w:r>
    </w:p>
    <w:tbl>
      <w:tblPr>
        <w:tblStyle w:val="TableGrid"/>
        <w:tblW w:w="0" w:type="auto"/>
        <w:tblLook w:val="04A0" w:firstRow="1" w:lastRow="0" w:firstColumn="1" w:lastColumn="0" w:noHBand="0" w:noVBand="1"/>
      </w:tblPr>
      <w:tblGrid>
        <w:gridCol w:w="2263"/>
        <w:gridCol w:w="1717"/>
        <w:gridCol w:w="2467"/>
        <w:gridCol w:w="2976"/>
      </w:tblGrid>
      <w:tr w:rsidR="00595264" w14:paraId="7650D00E" w14:textId="77777777" w:rsidTr="00BB1CF7">
        <w:tc>
          <w:tcPr>
            <w:tcW w:w="2263" w:type="dxa"/>
          </w:tcPr>
          <w:p w14:paraId="25BB2702" w14:textId="77777777" w:rsidR="00595264" w:rsidRPr="00BB1CF7" w:rsidRDefault="00595264" w:rsidP="00084802">
            <w:pPr>
              <w:rPr>
                <w:b/>
              </w:rPr>
            </w:pPr>
            <w:r w:rsidRPr="00BB1CF7">
              <w:rPr>
                <w:b/>
              </w:rPr>
              <w:t>IP Packet Size</w:t>
            </w:r>
          </w:p>
        </w:tc>
        <w:tc>
          <w:tcPr>
            <w:tcW w:w="1361" w:type="dxa"/>
          </w:tcPr>
          <w:p w14:paraId="17D44774" w14:textId="77777777" w:rsidR="00595264" w:rsidRPr="00BB1CF7" w:rsidRDefault="00595264" w:rsidP="00084802">
            <w:pPr>
              <w:rPr>
                <w:b/>
              </w:rPr>
            </w:pPr>
            <w:r w:rsidRPr="00BB1CF7">
              <w:rPr>
                <w:b/>
              </w:rPr>
              <w:t>Retransmission time</w:t>
            </w:r>
          </w:p>
        </w:tc>
        <w:tc>
          <w:tcPr>
            <w:tcW w:w="2467" w:type="dxa"/>
          </w:tcPr>
          <w:p w14:paraId="45C5EACE" w14:textId="77777777" w:rsidR="00595264" w:rsidRPr="00BB1CF7" w:rsidRDefault="00595264" w:rsidP="00084802">
            <w:pPr>
              <w:rPr>
                <w:b/>
              </w:rPr>
            </w:pPr>
            <w:r w:rsidRPr="00BB1CF7">
              <w:rPr>
                <w:b/>
              </w:rPr>
              <w:t>SN length</w:t>
            </w:r>
          </w:p>
        </w:tc>
        <w:tc>
          <w:tcPr>
            <w:tcW w:w="2976" w:type="dxa"/>
          </w:tcPr>
          <w:p w14:paraId="54CDCD7B" w14:textId="77777777" w:rsidR="00595264" w:rsidRPr="00BB1CF7" w:rsidRDefault="00595264" w:rsidP="00084802">
            <w:pPr>
              <w:rPr>
                <w:b/>
              </w:rPr>
            </w:pPr>
            <w:r w:rsidRPr="00BB1CF7">
              <w:rPr>
                <w:b/>
              </w:rPr>
              <w:t>Supportable bit rate</w:t>
            </w:r>
          </w:p>
        </w:tc>
      </w:tr>
      <w:tr w:rsidR="00595264" w14:paraId="20D5F9A7" w14:textId="77777777" w:rsidTr="00BB1CF7">
        <w:tc>
          <w:tcPr>
            <w:tcW w:w="2263" w:type="dxa"/>
          </w:tcPr>
          <w:p w14:paraId="154AAA44" w14:textId="77777777" w:rsidR="00595264" w:rsidRDefault="00595264" w:rsidP="00084802">
            <w:r>
              <w:t>500B</w:t>
            </w:r>
          </w:p>
        </w:tc>
        <w:tc>
          <w:tcPr>
            <w:tcW w:w="1361" w:type="dxa"/>
          </w:tcPr>
          <w:p w14:paraId="6C72ABDF" w14:textId="77777777" w:rsidR="00595264" w:rsidRDefault="00595264" w:rsidP="00084802">
            <w:r>
              <w:t>1</w:t>
            </w:r>
          </w:p>
        </w:tc>
        <w:tc>
          <w:tcPr>
            <w:tcW w:w="2467" w:type="dxa"/>
          </w:tcPr>
          <w:p w14:paraId="06387A8F" w14:textId="77777777" w:rsidR="00595264" w:rsidRDefault="00595264" w:rsidP="00084802">
            <w:r>
              <w:t>12</w:t>
            </w:r>
          </w:p>
        </w:tc>
        <w:tc>
          <w:tcPr>
            <w:tcW w:w="2976" w:type="dxa"/>
          </w:tcPr>
          <w:p w14:paraId="3FC26CD5" w14:textId="77777777" w:rsidR="00595264" w:rsidRDefault="00595264" w:rsidP="00084802">
            <w:r>
              <w:t>~ 8 Mbps</w:t>
            </w:r>
          </w:p>
        </w:tc>
      </w:tr>
      <w:tr w:rsidR="00595264" w14:paraId="6817D072" w14:textId="77777777" w:rsidTr="00BB1CF7">
        <w:tc>
          <w:tcPr>
            <w:tcW w:w="2263" w:type="dxa"/>
          </w:tcPr>
          <w:p w14:paraId="4BD74014" w14:textId="77777777" w:rsidR="00595264" w:rsidRDefault="00595264" w:rsidP="00084802">
            <w:r>
              <w:t>1500B</w:t>
            </w:r>
          </w:p>
        </w:tc>
        <w:tc>
          <w:tcPr>
            <w:tcW w:w="1361" w:type="dxa"/>
          </w:tcPr>
          <w:p w14:paraId="1BC212E3" w14:textId="77777777" w:rsidR="00595264" w:rsidRDefault="00595264" w:rsidP="00084802">
            <w:r>
              <w:t>1</w:t>
            </w:r>
          </w:p>
        </w:tc>
        <w:tc>
          <w:tcPr>
            <w:tcW w:w="2467" w:type="dxa"/>
          </w:tcPr>
          <w:p w14:paraId="7F5B5D36" w14:textId="77777777" w:rsidR="00595264" w:rsidRDefault="00595264" w:rsidP="00084802">
            <w:r>
              <w:t>12</w:t>
            </w:r>
          </w:p>
        </w:tc>
        <w:tc>
          <w:tcPr>
            <w:tcW w:w="2976" w:type="dxa"/>
          </w:tcPr>
          <w:p w14:paraId="6F13DD25" w14:textId="77777777" w:rsidR="00595264" w:rsidRDefault="00595264" w:rsidP="00084802">
            <w:r>
              <w:t>~ 24 Mbps</w:t>
            </w:r>
          </w:p>
        </w:tc>
      </w:tr>
      <w:tr w:rsidR="00595264" w14:paraId="358A0626" w14:textId="77777777" w:rsidTr="00BB1CF7">
        <w:tc>
          <w:tcPr>
            <w:tcW w:w="2263" w:type="dxa"/>
          </w:tcPr>
          <w:p w14:paraId="74A496ED" w14:textId="77777777" w:rsidR="00595264" w:rsidRDefault="00595264" w:rsidP="00084802">
            <w:r>
              <w:t>500B</w:t>
            </w:r>
          </w:p>
        </w:tc>
        <w:tc>
          <w:tcPr>
            <w:tcW w:w="1361" w:type="dxa"/>
          </w:tcPr>
          <w:p w14:paraId="693F096A" w14:textId="77777777" w:rsidR="00595264" w:rsidRDefault="00595264" w:rsidP="00084802">
            <w:r>
              <w:t>1</w:t>
            </w:r>
          </w:p>
        </w:tc>
        <w:tc>
          <w:tcPr>
            <w:tcW w:w="2467" w:type="dxa"/>
          </w:tcPr>
          <w:p w14:paraId="32592982" w14:textId="77777777" w:rsidR="00595264" w:rsidRDefault="00595264" w:rsidP="00084802">
            <w:r>
              <w:t>18</w:t>
            </w:r>
          </w:p>
        </w:tc>
        <w:tc>
          <w:tcPr>
            <w:tcW w:w="2976" w:type="dxa"/>
          </w:tcPr>
          <w:p w14:paraId="219A3FB0" w14:textId="77777777" w:rsidR="00595264" w:rsidRDefault="00595264" w:rsidP="00084802">
            <w:r>
              <w:t>~ 0.5 Gbps</w:t>
            </w:r>
          </w:p>
        </w:tc>
      </w:tr>
      <w:tr w:rsidR="00595264" w14:paraId="08F9CF92" w14:textId="77777777" w:rsidTr="00BB1CF7">
        <w:tc>
          <w:tcPr>
            <w:tcW w:w="2263" w:type="dxa"/>
          </w:tcPr>
          <w:p w14:paraId="0B1AB706" w14:textId="77777777" w:rsidR="00595264" w:rsidRDefault="00595264" w:rsidP="00084802">
            <w:r>
              <w:t>1500B</w:t>
            </w:r>
          </w:p>
        </w:tc>
        <w:tc>
          <w:tcPr>
            <w:tcW w:w="1361" w:type="dxa"/>
          </w:tcPr>
          <w:p w14:paraId="1AEC2524" w14:textId="77777777" w:rsidR="00595264" w:rsidRDefault="00595264" w:rsidP="00084802">
            <w:r>
              <w:t>1</w:t>
            </w:r>
          </w:p>
        </w:tc>
        <w:tc>
          <w:tcPr>
            <w:tcW w:w="2467" w:type="dxa"/>
          </w:tcPr>
          <w:p w14:paraId="7059A640" w14:textId="77777777" w:rsidR="00595264" w:rsidRDefault="00595264" w:rsidP="00084802">
            <w:r>
              <w:t>18</w:t>
            </w:r>
          </w:p>
        </w:tc>
        <w:tc>
          <w:tcPr>
            <w:tcW w:w="2976" w:type="dxa"/>
          </w:tcPr>
          <w:p w14:paraId="3A4BCCBA" w14:textId="77777777" w:rsidR="00595264" w:rsidRDefault="00595264" w:rsidP="00084802">
            <w:r>
              <w:t>~ 1.5 Gbps</w:t>
            </w:r>
          </w:p>
        </w:tc>
      </w:tr>
    </w:tbl>
    <w:p w14:paraId="21C3074A" w14:textId="7A774CDD" w:rsidR="00AF5F63" w:rsidRPr="00BB1CF7" w:rsidRDefault="00185227" w:rsidP="00BB1CF7">
      <w:pPr>
        <w:jc w:val="center"/>
        <w:rPr>
          <w:b/>
          <w:lang w:val="en-US"/>
        </w:rPr>
      </w:pPr>
      <w:r>
        <w:rPr>
          <w:b/>
          <w:lang w:val="en-US"/>
        </w:rPr>
        <w:t>Table 1. Supportable bit rates</w:t>
      </w:r>
    </w:p>
    <w:p w14:paraId="4FE2D8BD" w14:textId="77777777" w:rsidR="0001431F" w:rsidRDefault="0001431F" w:rsidP="00B568D2">
      <w:pPr>
        <w:rPr>
          <w:lang w:val="en-US"/>
        </w:rPr>
      </w:pPr>
    </w:p>
    <w:p w14:paraId="0C6A8AE7" w14:textId="067EEFC4" w:rsidR="0030120A" w:rsidRDefault="0030120A" w:rsidP="00BB1CF7">
      <w:pPr>
        <w:pStyle w:val="Observation"/>
        <w:rPr>
          <w:lang w:val="en-US"/>
        </w:rPr>
      </w:pPr>
      <w:bookmarkStart w:id="71" w:name="_Toc347823812"/>
      <w:bookmarkStart w:id="72" w:name="_Toc347823993"/>
      <w:bookmarkStart w:id="73" w:name="_Toc347824244"/>
      <w:bookmarkStart w:id="74" w:name="_Toc528844574"/>
      <w:bookmarkStart w:id="75" w:name="_Toc528844647"/>
      <w:bookmarkStart w:id="76" w:name="_Toc528844655"/>
      <w:bookmarkStart w:id="77" w:name="_Toc528844713"/>
      <w:bookmarkStart w:id="78" w:name="_Toc528850571"/>
      <w:bookmarkStart w:id="79" w:name="_Toc528850703"/>
      <w:bookmarkStart w:id="80" w:name="_Toc528850714"/>
      <w:bookmarkStart w:id="81" w:name="_Toc528850761"/>
      <w:bookmarkStart w:id="82" w:name="_Toc528852547"/>
      <w:bookmarkStart w:id="83" w:name="_Toc528852671"/>
      <w:bookmarkStart w:id="84" w:name="_Toc528872840"/>
      <w:bookmarkStart w:id="85" w:name="_Toc528872908"/>
      <w:bookmarkStart w:id="86" w:name="_Toc528873391"/>
      <w:bookmarkStart w:id="87" w:name="_Toc528874785"/>
      <w:bookmarkStart w:id="88" w:name="_Toc528874813"/>
      <w:bookmarkStart w:id="89" w:name="_Toc528874821"/>
      <w:r>
        <w:t>PDCP SN length should at least make use of the 18 bit option for the SN length of DRBs.</w:t>
      </w:r>
      <w:bookmarkStart w:id="90" w:name="_Toc528844575"/>
      <w:bookmarkStart w:id="91" w:name="_Toc528844648"/>
      <w:bookmarkStart w:id="92" w:name="_Toc528844656"/>
      <w:bookmarkStart w:id="93" w:name="_Toc528844714"/>
      <w:bookmarkStart w:id="94" w:name="_Toc528850572"/>
      <w:bookmarkStart w:id="95" w:name="_Toc528850704"/>
      <w:bookmarkStart w:id="96" w:name="_Toc528850715"/>
      <w:bookmarkStart w:id="97" w:name="_Toc528850762"/>
      <w:bookmarkStart w:id="98" w:name="_Toc528852548"/>
      <w:bookmarkStart w:id="99" w:name="_Toc528852672"/>
      <w:bookmarkStart w:id="100" w:name="_Toc528872841"/>
      <w:bookmarkStart w:id="101" w:name="_Toc528872909"/>
      <w:bookmarkStart w:id="102" w:name="_Toc528873392"/>
      <w:bookmarkStart w:id="103" w:name="_Toc528874786"/>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88"/>
      <w:bookmarkEnd w:id="89"/>
    </w:p>
    <w:p w14:paraId="5280A0F9" w14:textId="77777777" w:rsidR="00B568D2" w:rsidRDefault="00B568D2" w:rsidP="00B568D2">
      <w:pPr>
        <w:rPr>
          <w:lang w:val="en-US"/>
        </w:rPr>
      </w:pPr>
    </w:p>
    <w:p w14:paraId="2BAC444E" w14:textId="4ED442E8" w:rsidR="00B568D2" w:rsidRDefault="00B568D2" w:rsidP="00B568D2">
      <w:pPr>
        <w:rPr>
          <w:lang w:val="en-US"/>
        </w:rPr>
      </w:pPr>
      <w:r>
        <w:rPr>
          <w:lang w:val="en-US"/>
        </w:rPr>
        <w:t>However, if the t-reordering is extended, then the reordering time will be the maximum time for retransmission time. The current worst case scenario would be, 3 seconds, which means that with 500B IP packets and SN length of 18 bits, then the maximum supportable throughput would be ~170 Mbps. Further increasing t-reordering will further reduce the supportable bit rate</w:t>
      </w:r>
      <w:r w:rsidR="005211E0">
        <w:rPr>
          <w:lang w:val="en-US"/>
        </w:rPr>
        <w:t xml:space="preserve"> in the most extreme of cases.</w:t>
      </w:r>
    </w:p>
    <w:p w14:paraId="1BCC48C8" w14:textId="57DD9F71" w:rsidR="00DA229E" w:rsidRPr="00CE0424" w:rsidRDefault="00DA229E" w:rsidP="00DA229E">
      <w:pPr>
        <w:pStyle w:val="Observation"/>
      </w:pPr>
      <w:bookmarkStart w:id="104" w:name="_Toc528874787"/>
      <w:bookmarkStart w:id="105" w:name="_Toc528844715"/>
      <w:bookmarkStart w:id="106" w:name="_Toc528850573"/>
      <w:bookmarkStart w:id="107" w:name="_Toc528850705"/>
      <w:bookmarkStart w:id="108" w:name="_Toc528850716"/>
      <w:bookmarkStart w:id="109" w:name="_Toc528850763"/>
      <w:bookmarkStart w:id="110" w:name="_Toc528852549"/>
      <w:bookmarkStart w:id="111" w:name="_Toc528852673"/>
      <w:bookmarkStart w:id="112" w:name="_Toc528872842"/>
      <w:bookmarkStart w:id="113" w:name="_Toc528872910"/>
      <w:bookmarkStart w:id="114" w:name="_Toc528873393"/>
      <w:bookmarkStart w:id="115" w:name="_Toc528874788"/>
      <w:bookmarkStart w:id="116" w:name="_Toc528874814"/>
      <w:bookmarkStart w:id="117" w:name="_Toc528874822"/>
      <w:bookmarkEnd w:id="104"/>
      <w:r>
        <w:t>PDCP SN length may need to be extended in order to cope with large propagation delays.</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20A59D5F" w14:textId="057D9DD3" w:rsidR="00496348" w:rsidRDefault="00496348" w:rsidP="00BB1CF7">
      <w:pPr>
        <w:pStyle w:val="Proposal"/>
      </w:pPr>
      <w:bookmarkStart w:id="118" w:name="_Toc528843600"/>
      <w:bookmarkStart w:id="119" w:name="_Toc528844102"/>
      <w:bookmarkStart w:id="120" w:name="_Toc528844271"/>
      <w:bookmarkStart w:id="121" w:name="_Toc528844278"/>
      <w:bookmarkStart w:id="122" w:name="_Toc528844290"/>
      <w:bookmarkStart w:id="123" w:name="_Toc528844302"/>
      <w:bookmarkStart w:id="124" w:name="_Toc528844329"/>
      <w:bookmarkStart w:id="125" w:name="_Toc528844380"/>
      <w:bookmarkStart w:id="126" w:name="_Toc528844576"/>
      <w:bookmarkStart w:id="127" w:name="_Toc528844649"/>
      <w:bookmarkStart w:id="128" w:name="_Toc528844657"/>
      <w:bookmarkStart w:id="129" w:name="_Toc528844292"/>
      <w:bookmarkStart w:id="130" w:name="_Toc528844304"/>
      <w:bookmarkStart w:id="131" w:name="_Toc528844331"/>
      <w:bookmarkStart w:id="132" w:name="_Toc528844382"/>
      <w:bookmarkStart w:id="133" w:name="_Toc528844578"/>
      <w:bookmarkStart w:id="134" w:name="_Toc528844651"/>
      <w:bookmarkStart w:id="135" w:name="_Toc528844659"/>
      <w:bookmarkStart w:id="136" w:name="_Toc528843602"/>
      <w:bookmarkStart w:id="137" w:name="_Toc528844104"/>
      <w:bookmarkStart w:id="138" w:name="_Toc528844273"/>
      <w:bookmarkStart w:id="139" w:name="_Toc528844280"/>
      <w:bookmarkStart w:id="140" w:name="_Toc528843603"/>
      <w:bookmarkStart w:id="141" w:name="_Toc528844105"/>
      <w:bookmarkStart w:id="142" w:name="_Toc528844274"/>
      <w:bookmarkStart w:id="143" w:name="_Toc528844281"/>
      <w:bookmarkStart w:id="144" w:name="_Toc528843638"/>
      <w:bookmarkStart w:id="145" w:name="_Toc528844108"/>
      <w:bookmarkStart w:id="146" w:name="_Toc528844180"/>
      <w:bookmarkStart w:id="147" w:name="_Toc528844217"/>
      <w:bookmarkStart w:id="148" w:name="_Toc528844283"/>
      <w:bookmarkStart w:id="149" w:name="_Toc528844295"/>
      <w:bookmarkStart w:id="150" w:name="_Toc528844384"/>
      <w:bookmarkStart w:id="151" w:name="_Toc528844398"/>
      <w:bookmarkStart w:id="152" w:name="_Toc528844721"/>
      <w:bookmarkStart w:id="153" w:name="_Toc528850575"/>
      <w:bookmarkStart w:id="154" w:name="_Toc528850707"/>
      <w:bookmarkStart w:id="155" w:name="_Toc528852540"/>
      <w:bookmarkStart w:id="156" w:name="_Toc528852675"/>
      <w:bookmarkStart w:id="157" w:name="_Toc528872844"/>
      <w:bookmarkStart w:id="158" w:name="_Toc528872913"/>
      <w:bookmarkStart w:id="159" w:name="_Toc528872976"/>
      <w:bookmarkStart w:id="160" w:name="_Toc528873383"/>
      <w:bookmarkStart w:id="161" w:name="_Toc528874835"/>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t>RAN2 to provide calculations on PDCP SN space</w:t>
      </w:r>
      <w:r w:rsidR="0087263E">
        <w:t xml:space="preserve"> and </w:t>
      </w:r>
      <w:bookmarkStart w:id="162" w:name="_Toc528843639"/>
      <w:bookmarkStart w:id="163" w:name="_Toc528844109"/>
      <w:bookmarkStart w:id="164" w:name="_Toc528844181"/>
      <w:bookmarkStart w:id="165" w:name="_Toc528844218"/>
      <w:bookmarkStart w:id="166" w:name="_Toc528844284"/>
      <w:bookmarkStart w:id="167" w:name="_Toc528844296"/>
      <w:bookmarkStart w:id="168" w:name="_Toc528844385"/>
      <w:bookmarkStart w:id="169" w:name="_Toc528844399"/>
      <w:bookmarkStart w:id="170" w:name="_Toc528844722"/>
      <w:bookmarkStart w:id="171" w:name="_Toc528850576"/>
      <w:bookmarkStart w:id="172" w:name="_Toc528850708"/>
      <w:bookmarkStart w:id="173" w:name="_Toc528852541"/>
      <w:bookmarkStart w:id="174" w:name="_Toc528852676"/>
      <w:bookmarkStart w:id="175" w:name="_Toc528872845"/>
      <w:bookmarkStart w:id="176" w:name="_Toc528872914"/>
      <w:bookmarkStart w:id="177" w:name="_Toc528872977"/>
      <w:bookmarkStart w:id="178" w:name="_Toc528873384"/>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00CE726D">
        <w:t xml:space="preserve">discuss whether the </w:t>
      </w:r>
      <w:r w:rsidR="001B5404">
        <w:t xml:space="preserve">NTN use cases </w:t>
      </w:r>
      <w:r w:rsidR="00553EBB">
        <w:t xml:space="preserve">require </w:t>
      </w:r>
      <w:r w:rsidR="00330E87">
        <w:t xml:space="preserve">an extension of the </w:t>
      </w:r>
      <w:r w:rsidR="001841C8">
        <w:t>SN space</w:t>
      </w:r>
      <w:r w:rsidRPr="00A04F49">
        <w: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61"/>
    </w:p>
    <w:p w14:paraId="2094675C" w14:textId="0EABF62E" w:rsidR="00F72160" w:rsidRDefault="00344183" w:rsidP="00BB1CF7">
      <w:pPr>
        <w:pStyle w:val="Heading2"/>
      </w:pPr>
      <w:r>
        <w:t>D</w:t>
      </w:r>
      <w:r w:rsidR="00F72160" w:rsidRPr="00C37544">
        <w:t>iscard</w:t>
      </w:r>
      <w:r>
        <w:t>ing</w:t>
      </w:r>
    </w:p>
    <w:p w14:paraId="56004B28" w14:textId="760FF369" w:rsidR="0019442B" w:rsidRDefault="00090AF6" w:rsidP="00090AF6">
      <w:r>
        <w:t xml:space="preserve">The discardTimer is associated with the PDCP transmitting side. The value range for this timer is between 10ms up to 1500ms, if not counting infinity. The timer is started when a PDCP SDU is received from upper layers and each PDCP SDU has its own timer. </w:t>
      </w:r>
      <w:r w:rsidRPr="00C37544">
        <w:t xml:space="preserve">When the </w:t>
      </w:r>
      <w:r w:rsidRPr="00C37544">
        <w:rPr>
          <w:i/>
        </w:rPr>
        <w:t>discardTimer</w:t>
      </w:r>
      <w:r w:rsidRPr="00C37544">
        <w:t xml:space="preserve"> expires for a PDCP SDU</w:t>
      </w:r>
      <w:r w:rsidRPr="00C37544">
        <w:rPr>
          <w:lang w:eastAsia="ko-KR"/>
        </w:rPr>
        <w:t>,</w:t>
      </w:r>
      <w:r w:rsidRPr="00C37544">
        <w:t xml:space="preserve"> </w:t>
      </w:r>
      <w:r w:rsidRPr="00C37544">
        <w:rPr>
          <w:lang w:eastAsia="ko-KR"/>
        </w:rPr>
        <w:t xml:space="preserve">or the successful delivery of a PDCP SDU is confirmed by PDCP status report, </w:t>
      </w:r>
      <w:r w:rsidRPr="00C37544">
        <w:t xml:space="preserve">the transmitting PDCP entity shall discard the PDCP </w:t>
      </w:r>
      <w:r w:rsidRPr="00C37544">
        <w:rPr>
          <w:lang w:eastAsia="ko-KR"/>
        </w:rPr>
        <w:t>S</w:t>
      </w:r>
      <w:r w:rsidRPr="00C37544">
        <w:t xml:space="preserve">DU along with the corresponding PDCP </w:t>
      </w:r>
      <w:r w:rsidRPr="00C37544">
        <w:rPr>
          <w:lang w:eastAsia="ko-KR"/>
        </w:rPr>
        <w:t>Data P</w:t>
      </w:r>
      <w:r w:rsidRPr="00C37544">
        <w:t xml:space="preserve">DU. </w:t>
      </w:r>
      <w:r w:rsidRPr="00C37544">
        <w:rPr>
          <w:lang w:eastAsia="ko-KR"/>
        </w:rPr>
        <w:t>Discarding a PDCP SDU already associated with a PDCP SN causes a SN gap in the transmitted PDCP Data PDUs, which</w:t>
      </w:r>
      <w:r w:rsidR="00AF571D">
        <w:rPr>
          <w:lang w:eastAsia="ko-KR"/>
        </w:rPr>
        <w:t xml:space="preserve"> may</w:t>
      </w:r>
      <w:r w:rsidRPr="00C37544">
        <w:rPr>
          <w:lang w:eastAsia="ko-KR"/>
        </w:rPr>
        <w:t xml:space="preserve"> increase PDCP reordering delay in the receiving PDCP entity.</w:t>
      </w:r>
      <w:r w:rsidRPr="00C37544">
        <w:t xml:space="preserve"> </w:t>
      </w:r>
    </w:p>
    <w:p w14:paraId="49027117" w14:textId="0EFA2497" w:rsidR="00502437" w:rsidRPr="00502437" w:rsidRDefault="00502437" w:rsidP="00BB1CF7">
      <w:r>
        <w:t>E</w:t>
      </w:r>
      <w:r w:rsidR="0019442B">
        <w:t>xtended timer values will increase the amount of required memory for the buffers</w:t>
      </w:r>
      <w:r>
        <w:t xml:space="preserve"> but also</w:t>
      </w:r>
      <w:r w:rsidR="00A94579">
        <w:t xml:space="preserve"> possibly</w:t>
      </w:r>
      <w:r>
        <w:t xml:space="preserve"> </w:t>
      </w:r>
      <w:r w:rsidR="00A94579">
        <w:t>increase</w:t>
      </w:r>
      <w:r>
        <w:t xml:space="preserve"> the reordering delay in the receiver. Given the long propagation delay of NTN, extending the discardTimer value range should be </w:t>
      </w:r>
      <w:r w:rsidR="001841C8">
        <w:t>studied.</w:t>
      </w:r>
    </w:p>
    <w:p w14:paraId="29BF6A52" w14:textId="48B8F3F6" w:rsidR="00502437" w:rsidRDefault="00651C1A" w:rsidP="00BB1CF7">
      <w:pPr>
        <w:pStyle w:val="Proposal"/>
        <w:tabs>
          <w:tab w:val="num" w:pos="1304"/>
        </w:tabs>
        <w:overflowPunct/>
        <w:autoSpaceDE/>
        <w:autoSpaceDN/>
        <w:adjustRightInd/>
        <w:spacing w:after="160" w:line="259" w:lineRule="auto"/>
        <w:ind w:left="1304" w:hanging="1304"/>
        <w:jc w:val="left"/>
        <w:textAlignment w:val="auto"/>
      </w:pPr>
      <w:bookmarkStart w:id="179" w:name="_Toc528843640"/>
      <w:bookmarkStart w:id="180" w:name="_Toc528844110"/>
      <w:bookmarkStart w:id="181" w:name="_Toc528844182"/>
      <w:bookmarkStart w:id="182" w:name="_Toc528844219"/>
      <w:bookmarkStart w:id="183" w:name="_Toc528844285"/>
      <w:bookmarkStart w:id="184" w:name="_Toc528844297"/>
      <w:bookmarkStart w:id="185" w:name="_Toc528844386"/>
      <w:bookmarkStart w:id="186" w:name="_Toc528844400"/>
      <w:bookmarkStart w:id="187" w:name="_Toc528844723"/>
      <w:bookmarkStart w:id="188" w:name="_Toc528850577"/>
      <w:bookmarkStart w:id="189" w:name="_Toc528850709"/>
      <w:bookmarkStart w:id="190" w:name="_Toc528852542"/>
      <w:bookmarkStart w:id="191" w:name="_Toc528852677"/>
      <w:bookmarkStart w:id="192" w:name="_Toc528872846"/>
      <w:bookmarkStart w:id="193" w:name="_Toc528872915"/>
      <w:bookmarkStart w:id="194" w:name="_Toc528872978"/>
      <w:bookmarkStart w:id="195" w:name="_Toc528873385"/>
      <w:bookmarkStart w:id="196" w:name="_Toc528665679"/>
      <w:bookmarkStart w:id="197" w:name="_Toc528874836"/>
      <w:r>
        <w:t xml:space="preserve">RAN2 to study implications of extending </w:t>
      </w:r>
      <w:r w:rsidRPr="00BB1CF7">
        <w:rPr>
          <w:i/>
        </w:rPr>
        <w:t>discardTimer</w:t>
      </w:r>
      <w:r>
        <w:t>.</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7"/>
      <w:r>
        <w:t xml:space="preserve"> </w:t>
      </w:r>
      <w:bookmarkStart w:id="198" w:name="_Toc528843641"/>
      <w:bookmarkStart w:id="199" w:name="_Toc528844111"/>
      <w:bookmarkStart w:id="200" w:name="_Toc528844183"/>
      <w:bookmarkStart w:id="201" w:name="_Toc528844220"/>
      <w:bookmarkStart w:id="202" w:name="_Toc528844286"/>
      <w:bookmarkStart w:id="203" w:name="_Toc528844298"/>
      <w:bookmarkStart w:id="204" w:name="_Toc528844387"/>
      <w:bookmarkStart w:id="205" w:name="_Toc528844401"/>
      <w:bookmarkStart w:id="206" w:name="_Toc528844724"/>
      <w:bookmarkStart w:id="207" w:name="_Toc528850578"/>
      <w:bookmarkStart w:id="208" w:name="_Toc528850710"/>
      <w:bookmarkStart w:id="209" w:name="_Toc528852543"/>
      <w:bookmarkStart w:id="210" w:name="_Toc528852678"/>
      <w:bookmarkStart w:id="211" w:name="_Toc528872847"/>
      <w:bookmarkStart w:id="212" w:name="_Toc528872916"/>
      <w:bookmarkStart w:id="213" w:name="_Toc528872979"/>
      <w:bookmarkStart w:id="214" w:name="_Toc528873386"/>
      <w:bookmarkEnd w:id="196"/>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33A15B2" w14:textId="77777777" w:rsidR="005A1715" w:rsidRPr="00717242" w:rsidRDefault="005A1715" w:rsidP="00BB1CF7">
      <w:bookmarkStart w:id="215" w:name="_Toc528843605"/>
      <w:bookmarkStart w:id="216" w:name="_Toc528843606"/>
      <w:bookmarkStart w:id="217" w:name="_Toc528843607"/>
      <w:bookmarkStart w:id="218" w:name="_Toc528843608"/>
      <w:bookmarkStart w:id="219" w:name="_Toc528843609"/>
      <w:bookmarkStart w:id="220" w:name="_Toc528843610"/>
      <w:bookmarkStart w:id="221" w:name="_Toc528843611"/>
      <w:bookmarkStart w:id="222" w:name="_Toc528843612"/>
      <w:bookmarkStart w:id="223" w:name="_Toc528843613"/>
      <w:bookmarkStart w:id="224" w:name="_Toc528843615"/>
      <w:bookmarkStart w:id="225" w:name="_Toc528843616"/>
      <w:bookmarkStart w:id="226" w:name="_Toc528843617"/>
      <w:bookmarkStart w:id="227" w:name="_Toc528843618"/>
      <w:bookmarkStart w:id="228" w:name="_Toc528843620"/>
      <w:bookmarkStart w:id="229" w:name="_Toc528843621"/>
      <w:bookmarkStart w:id="230" w:name="_Toc528843622"/>
      <w:bookmarkStart w:id="231" w:name="_Toc528843623"/>
      <w:bookmarkStart w:id="232" w:name="_Toc528843625"/>
      <w:bookmarkStart w:id="233" w:name="_Toc528843626"/>
      <w:bookmarkStart w:id="234" w:name="_Toc528843627"/>
      <w:bookmarkStart w:id="235" w:name="_Toc528843628"/>
      <w:bookmarkStart w:id="236" w:name="_Toc528843630"/>
      <w:bookmarkStart w:id="237" w:name="_Toc528843631"/>
      <w:bookmarkStart w:id="238" w:name="_Toc528843632"/>
      <w:bookmarkStart w:id="239" w:name="_Toc528843633"/>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15FF5222" w14:textId="77777777" w:rsidR="00C01F33" w:rsidRPr="00CE0424" w:rsidRDefault="00C01F33" w:rsidP="00CE0424">
      <w:pPr>
        <w:pStyle w:val="Heading1"/>
      </w:pPr>
      <w:r w:rsidRPr="00CE0424">
        <w:t>Conclusion</w:t>
      </w:r>
    </w:p>
    <w:p w14:paraId="38EE5CB2" w14:textId="1640115B" w:rsidR="00020ADC"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C2A7B">
        <w:t>2</w:t>
      </w:r>
      <w:r w:rsidRPr="00CE0424">
        <w:rPr>
          <w:highlight w:val="cyan"/>
        </w:rPr>
        <w:fldChar w:fldCharType="end"/>
      </w:r>
      <w:r w:rsidRPr="00CE0424">
        <w:t xml:space="preserve"> we </w:t>
      </w:r>
      <w:r>
        <w:t>made the following observations</w:t>
      </w:r>
      <w:r w:rsidRPr="00CE0424">
        <w:t>:</w:t>
      </w:r>
    </w:p>
    <w:p w14:paraId="3DB78EC9" w14:textId="77777777" w:rsidR="00BB1CF7" w:rsidRDefault="00BB1CF7">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t>Observation 1</w:t>
      </w:r>
      <w:r>
        <w:rPr>
          <w:rFonts w:asciiTheme="minorHAnsi" w:eastAsiaTheme="minorEastAsia" w:hAnsiTheme="minorHAnsi" w:cstheme="minorBidi"/>
          <w:b w:val="0"/>
          <w:sz w:val="22"/>
        </w:rPr>
        <w:tab/>
      </w:r>
      <w:r>
        <w:t>An increase of the value range for the t-reordering could be needed for NTN.</w:t>
      </w:r>
    </w:p>
    <w:p w14:paraId="45ED892A" w14:textId="77777777" w:rsidR="00BB1CF7" w:rsidRDefault="00BB1CF7">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An increased value for the t-reordering could further extend the delays due to reordering delays.</w:t>
      </w:r>
    </w:p>
    <w:p w14:paraId="44B3E96C" w14:textId="77777777" w:rsidR="00BB1CF7" w:rsidRDefault="00BB1CF7">
      <w:pPr>
        <w:pStyle w:val="TOC1"/>
        <w:rPr>
          <w:rFonts w:asciiTheme="minorHAnsi" w:eastAsiaTheme="minorEastAsia" w:hAnsiTheme="minorHAnsi" w:cstheme="minorBidi"/>
          <w:b w:val="0"/>
          <w:sz w:val="22"/>
        </w:rPr>
      </w:pPr>
      <w:r w:rsidRPr="007254B3">
        <w:t>Observation 3</w:t>
      </w:r>
      <w:r>
        <w:rPr>
          <w:rFonts w:asciiTheme="minorHAnsi" w:eastAsiaTheme="minorEastAsia" w:hAnsiTheme="minorHAnsi" w:cstheme="minorBidi"/>
          <w:b w:val="0"/>
          <w:sz w:val="22"/>
        </w:rPr>
        <w:tab/>
      </w:r>
      <w:r>
        <w:t>PDCP SN length should at least make use of the 18 bit option for the SN length of DRBs.</w:t>
      </w:r>
    </w:p>
    <w:p w14:paraId="450EB3EB" w14:textId="77777777" w:rsidR="00BB1CF7" w:rsidRDefault="00BB1CF7">
      <w:pPr>
        <w:pStyle w:val="TOC1"/>
        <w:rPr>
          <w:rFonts w:asciiTheme="minorHAnsi" w:eastAsiaTheme="minorEastAsia" w:hAnsiTheme="minorHAnsi" w:cstheme="minorBidi"/>
          <w:b w:val="0"/>
          <w:sz w:val="22"/>
        </w:rPr>
      </w:pPr>
      <w:r>
        <w:t>Observation 4</w:t>
      </w:r>
      <w:r>
        <w:rPr>
          <w:rFonts w:asciiTheme="minorHAnsi" w:eastAsiaTheme="minorEastAsia" w:hAnsiTheme="minorHAnsi" w:cstheme="minorBidi"/>
          <w:b w:val="0"/>
          <w:sz w:val="22"/>
        </w:rPr>
        <w:tab/>
      </w:r>
      <w:r>
        <w:t>PDCP SN length may need to be extended in order to cope with large propagation delays.</w:t>
      </w:r>
    </w:p>
    <w:p w14:paraId="186671ED" w14:textId="6F843379" w:rsidR="00BB1CF7" w:rsidRDefault="00BB1CF7" w:rsidP="00BB1CF7">
      <w:pPr>
        <w:pStyle w:val="BodyText"/>
      </w:pPr>
      <w:r>
        <w:rPr>
          <w:b/>
          <w:bCs/>
        </w:rPr>
        <w:fldChar w:fldCharType="end"/>
      </w:r>
    </w:p>
    <w:p w14:paraId="0AADAC77" w14:textId="38AA4A69" w:rsidR="00D401C1" w:rsidRDefault="008E065E" w:rsidP="008E065E">
      <w:pPr>
        <w:pStyle w:val="BodyText"/>
      </w:pPr>
      <w:bookmarkStart w:id="240" w:name="_GoBack"/>
      <w:bookmarkEnd w:id="240"/>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C2A7B">
        <w:t>2</w:t>
      </w:r>
      <w:r w:rsidRPr="00CE0424">
        <w:rPr>
          <w:highlight w:val="cyan"/>
        </w:rPr>
        <w:fldChar w:fldCharType="end"/>
      </w:r>
      <w:r w:rsidRPr="00CE0424">
        <w:t xml:space="preserve"> we propose the following:</w:t>
      </w:r>
    </w:p>
    <w:p w14:paraId="31C59305" w14:textId="77777777" w:rsidR="009F25D5" w:rsidRDefault="009F25D5">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 </w:instrText>
      </w:r>
      <w:r>
        <w:rPr>
          <w:b w:val="0"/>
          <w:bCs/>
        </w:rPr>
        <w:fldChar w:fldCharType="separate"/>
      </w:r>
      <w:r>
        <w:t>Proposal 1</w:t>
      </w:r>
      <w:r>
        <w:rPr>
          <w:rFonts w:asciiTheme="minorHAnsi" w:eastAsiaTheme="minorEastAsia" w:hAnsiTheme="minorHAnsi" w:cstheme="minorBidi"/>
          <w:b w:val="0"/>
          <w:sz w:val="22"/>
        </w:rPr>
        <w:tab/>
      </w:r>
      <w:r>
        <w:t xml:space="preserve">RAN2 to study effects of increasing </w:t>
      </w:r>
      <w:r w:rsidRPr="00FA1EAA">
        <w:rPr>
          <w:i/>
        </w:rPr>
        <w:t>t-reordering</w:t>
      </w:r>
      <w:r>
        <w:t xml:space="preserve"> timer.</w:t>
      </w:r>
    </w:p>
    <w:p w14:paraId="03A5E8AF" w14:textId="77777777" w:rsidR="009F25D5" w:rsidRDefault="009F25D5">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RAN2 to provide calculations on PDCP SN space and discuss whether the NTN use cases require an extension of the SN space.</w:t>
      </w:r>
    </w:p>
    <w:p w14:paraId="0EDC2817" w14:textId="77777777" w:rsidR="009F25D5" w:rsidRDefault="009F25D5">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 xml:space="preserve">RAN2 to study implications of extending </w:t>
      </w:r>
      <w:r w:rsidRPr="00FA1EAA">
        <w:rPr>
          <w:i/>
        </w:rPr>
        <w:t>discardTimer</w:t>
      </w:r>
      <w:r>
        <w:t>.</w:t>
      </w:r>
    </w:p>
    <w:p w14:paraId="55B88DE8" w14:textId="4929EBCB" w:rsidR="00C01F33" w:rsidRPr="00CE0424" w:rsidRDefault="009F25D5" w:rsidP="006E062C">
      <w:r>
        <w:rPr>
          <w:b/>
          <w:bCs/>
        </w:rPr>
        <w:fldChar w:fldCharType="end"/>
      </w:r>
    </w:p>
    <w:p w14:paraId="2428EA14" w14:textId="77777777" w:rsidR="00F507D1" w:rsidRPr="00CE0424" w:rsidRDefault="00F507D1" w:rsidP="00CE0424">
      <w:pPr>
        <w:pStyle w:val="Heading1"/>
      </w:pPr>
      <w:bookmarkStart w:id="241" w:name="_In-sequence_SDU_delivery"/>
      <w:bookmarkEnd w:id="241"/>
      <w:r w:rsidRPr="00CE0424">
        <w:t>References</w:t>
      </w:r>
    </w:p>
    <w:p w14:paraId="50A8D137" w14:textId="7C26AE44" w:rsidR="005F3025" w:rsidRPr="00CE0424" w:rsidRDefault="00377456" w:rsidP="00311702">
      <w:pPr>
        <w:pStyle w:val="Reference"/>
      </w:pPr>
      <w:bookmarkStart w:id="242" w:name="_Ref174151459"/>
      <w:bookmarkStart w:id="243" w:name="_Ref189809556"/>
      <w:r>
        <w:t>RP-181370</w:t>
      </w:r>
      <w:r w:rsidR="0000688D">
        <w:t>, New SID on Solutions for NR to support Non Terrestrial Networks, Thales, RAN#80, La Jolla, USA, June 2018</w:t>
      </w:r>
    </w:p>
    <w:p w14:paraId="776EFD8C" w14:textId="72F86089" w:rsidR="005F3025" w:rsidRDefault="001C311D" w:rsidP="00311702">
      <w:pPr>
        <w:pStyle w:val="Reference"/>
      </w:pPr>
      <w:r>
        <w:t>3GPP TR 38.811, Study on New Radio (NR) to support non-terrestrial networks, release 15</w:t>
      </w:r>
    </w:p>
    <w:p w14:paraId="06FC1FEF" w14:textId="4BC3A9F1" w:rsidR="00CD10E9" w:rsidRPr="00CE0424" w:rsidRDefault="00CD10E9" w:rsidP="00311702">
      <w:pPr>
        <w:pStyle w:val="Reference"/>
      </w:pPr>
      <w:r>
        <w:t>R2-18</w:t>
      </w:r>
      <w:r w:rsidR="007D54A2">
        <w:t>7767</w:t>
      </w:r>
      <w:r>
        <w:t>, RLC for NTN, Ericsson, RAN2</w:t>
      </w:r>
      <w:r w:rsidR="00A23E59">
        <w:t xml:space="preserve">#104, </w:t>
      </w:r>
      <w:r w:rsidR="004C3F76">
        <w:t>Spokane, USA, November 2018</w:t>
      </w:r>
    </w:p>
    <w:bookmarkEnd w:id="242"/>
    <w:bookmarkEnd w:id="243"/>
    <w:p w14:paraId="7801EA81"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52E07" w14:textId="77777777" w:rsidR="009C49E6" w:rsidRDefault="009C49E6">
      <w:r>
        <w:separator/>
      </w:r>
    </w:p>
  </w:endnote>
  <w:endnote w:type="continuationSeparator" w:id="0">
    <w:p w14:paraId="7743828A" w14:textId="77777777" w:rsidR="009C49E6" w:rsidRDefault="009C49E6">
      <w:r>
        <w:continuationSeparator/>
      </w:r>
    </w:p>
  </w:endnote>
  <w:endnote w:type="continuationNotice" w:id="1">
    <w:p w14:paraId="700812D8" w14:textId="77777777" w:rsidR="009C49E6" w:rsidRDefault="009C4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C12F8" w14:textId="77777777" w:rsidR="009C49E6" w:rsidRDefault="009C49E6">
      <w:r>
        <w:separator/>
      </w:r>
    </w:p>
  </w:footnote>
  <w:footnote w:type="continuationSeparator" w:id="0">
    <w:p w14:paraId="62F3463A" w14:textId="77777777" w:rsidR="009C49E6" w:rsidRDefault="009C49E6">
      <w:r>
        <w:continuationSeparator/>
      </w:r>
    </w:p>
  </w:footnote>
  <w:footnote w:type="continuationNotice" w:id="1">
    <w:p w14:paraId="2F61B871" w14:textId="77777777" w:rsidR="009C49E6" w:rsidRDefault="009C4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3"/>
  </w:num>
  <w:num w:numId="17">
    <w:abstractNumId w:val="11"/>
  </w:num>
  <w:num w:numId="18">
    <w:abstractNumId w:val="5"/>
  </w:num>
  <w:num w:numId="1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5A6"/>
    <w:rsid w:val="000020CA"/>
    <w:rsid w:val="00002A37"/>
    <w:rsid w:val="000039F4"/>
    <w:rsid w:val="00003BC5"/>
    <w:rsid w:val="0000581E"/>
    <w:rsid w:val="00006446"/>
    <w:rsid w:val="0000688D"/>
    <w:rsid w:val="00006896"/>
    <w:rsid w:val="00007CDC"/>
    <w:rsid w:val="00010D3C"/>
    <w:rsid w:val="00011B28"/>
    <w:rsid w:val="000131C1"/>
    <w:rsid w:val="000132A5"/>
    <w:rsid w:val="0001431F"/>
    <w:rsid w:val="00014FFA"/>
    <w:rsid w:val="00015BCD"/>
    <w:rsid w:val="00015D15"/>
    <w:rsid w:val="00020ADC"/>
    <w:rsid w:val="000219AC"/>
    <w:rsid w:val="00024058"/>
    <w:rsid w:val="00024DB5"/>
    <w:rsid w:val="000253F3"/>
    <w:rsid w:val="0002564D"/>
    <w:rsid w:val="00025ECA"/>
    <w:rsid w:val="00027F9A"/>
    <w:rsid w:val="000322C1"/>
    <w:rsid w:val="000325B8"/>
    <w:rsid w:val="00034C15"/>
    <w:rsid w:val="00036BA1"/>
    <w:rsid w:val="000411A3"/>
    <w:rsid w:val="000422E2"/>
    <w:rsid w:val="00042F22"/>
    <w:rsid w:val="000444EF"/>
    <w:rsid w:val="0004475D"/>
    <w:rsid w:val="00052A07"/>
    <w:rsid w:val="000534E3"/>
    <w:rsid w:val="00054615"/>
    <w:rsid w:val="00055719"/>
    <w:rsid w:val="00055E09"/>
    <w:rsid w:val="0005606A"/>
    <w:rsid w:val="00056A39"/>
    <w:rsid w:val="00056E42"/>
    <w:rsid w:val="00057117"/>
    <w:rsid w:val="00060FDA"/>
    <w:rsid w:val="000616E7"/>
    <w:rsid w:val="0006487E"/>
    <w:rsid w:val="00064D6D"/>
    <w:rsid w:val="0006568D"/>
    <w:rsid w:val="00065E1A"/>
    <w:rsid w:val="00070685"/>
    <w:rsid w:val="00072A1A"/>
    <w:rsid w:val="00077E5F"/>
    <w:rsid w:val="0008036A"/>
    <w:rsid w:val="00081AE6"/>
    <w:rsid w:val="00082575"/>
    <w:rsid w:val="00084802"/>
    <w:rsid w:val="000855EB"/>
    <w:rsid w:val="00085B52"/>
    <w:rsid w:val="000866F2"/>
    <w:rsid w:val="00086F94"/>
    <w:rsid w:val="00087544"/>
    <w:rsid w:val="0009009F"/>
    <w:rsid w:val="00090AF6"/>
    <w:rsid w:val="00091557"/>
    <w:rsid w:val="000924C1"/>
    <w:rsid w:val="000924F0"/>
    <w:rsid w:val="00093474"/>
    <w:rsid w:val="0009510F"/>
    <w:rsid w:val="000957A1"/>
    <w:rsid w:val="000A1B7B"/>
    <w:rsid w:val="000A56F2"/>
    <w:rsid w:val="000A7B47"/>
    <w:rsid w:val="000B2719"/>
    <w:rsid w:val="000B3A8F"/>
    <w:rsid w:val="000B4AB9"/>
    <w:rsid w:val="000B58C3"/>
    <w:rsid w:val="000B61E9"/>
    <w:rsid w:val="000B665F"/>
    <w:rsid w:val="000C165A"/>
    <w:rsid w:val="000C1B83"/>
    <w:rsid w:val="000C245D"/>
    <w:rsid w:val="000C2E19"/>
    <w:rsid w:val="000C3E4F"/>
    <w:rsid w:val="000D0255"/>
    <w:rsid w:val="000D0D07"/>
    <w:rsid w:val="000D1A7E"/>
    <w:rsid w:val="000D4797"/>
    <w:rsid w:val="000D5F1A"/>
    <w:rsid w:val="000E0527"/>
    <w:rsid w:val="000E09D9"/>
    <w:rsid w:val="000E1E92"/>
    <w:rsid w:val="000E2275"/>
    <w:rsid w:val="000E4C5A"/>
    <w:rsid w:val="000E5699"/>
    <w:rsid w:val="000F06D6"/>
    <w:rsid w:val="000F0EB1"/>
    <w:rsid w:val="000F1106"/>
    <w:rsid w:val="000F3BE9"/>
    <w:rsid w:val="000F3F6C"/>
    <w:rsid w:val="000F6DF3"/>
    <w:rsid w:val="000F7023"/>
    <w:rsid w:val="001005FF"/>
    <w:rsid w:val="001062FB"/>
    <w:rsid w:val="001063E6"/>
    <w:rsid w:val="001064A5"/>
    <w:rsid w:val="00107F6C"/>
    <w:rsid w:val="00113CF4"/>
    <w:rsid w:val="001153EA"/>
    <w:rsid w:val="00115643"/>
    <w:rsid w:val="00116765"/>
    <w:rsid w:val="001219F5"/>
    <w:rsid w:val="00121A20"/>
    <w:rsid w:val="001235FA"/>
    <w:rsid w:val="0012377F"/>
    <w:rsid w:val="00124314"/>
    <w:rsid w:val="00124C2F"/>
    <w:rsid w:val="0012541E"/>
    <w:rsid w:val="001262AC"/>
    <w:rsid w:val="00126B4A"/>
    <w:rsid w:val="001302FE"/>
    <w:rsid w:val="00131E6C"/>
    <w:rsid w:val="00132FD0"/>
    <w:rsid w:val="001344C0"/>
    <w:rsid w:val="001346FA"/>
    <w:rsid w:val="00135252"/>
    <w:rsid w:val="00137AB5"/>
    <w:rsid w:val="00137F0B"/>
    <w:rsid w:val="00141A09"/>
    <w:rsid w:val="00151E23"/>
    <w:rsid w:val="001522B4"/>
    <w:rsid w:val="001526E0"/>
    <w:rsid w:val="001551B5"/>
    <w:rsid w:val="00164D4A"/>
    <w:rsid w:val="001659C1"/>
    <w:rsid w:val="0017029B"/>
    <w:rsid w:val="00172261"/>
    <w:rsid w:val="00173A8E"/>
    <w:rsid w:val="00173E75"/>
    <w:rsid w:val="00176665"/>
    <w:rsid w:val="00176A13"/>
    <w:rsid w:val="00177795"/>
    <w:rsid w:val="0018143F"/>
    <w:rsid w:val="001841C8"/>
    <w:rsid w:val="001846AA"/>
    <w:rsid w:val="00185227"/>
    <w:rsid w:val="00190645"/>
    <w:rsid w:val="00190AC1"/>
    <w:rsid w:val="00190F99"/>
    <w:rsid w:val="001911ED"/>
    <w:rsid w:val="0019341A"/>
    <w:rsid w:val="0019442B"/>
    <w:rsid w:val="001953C3"/>
    <w:rsid w:val="00197DF9"/>
    <w:rsid w:val="001A1987"/>
    <w:rsid w:val="001A2564"/>
    <w:rsid w:val="001A3418"/>
    <w:rsid w:val="001A6173"/>
    <w:rsid w:val="001A6CBA"/>
    <w:rsid w:val="001B027F"/>
    <w:rsid w:val="001B0B6A"/>
    <w:rsid w:val="001B0D96"/>
    <w:rsid w:val="001B0D97"/>
    <w:rsid w:val="001B1D74"/>
    <w:rsid w:val="001B2CBE"/>
    <w:rsid w:val="001B30DA"/>
    <w:rsid w:val="001B4023"/>
    <w:rsid w:val="001B5404"/>
    <w:rsid w:val="001B5A5D"/>
    <w:rsid w:val="001B5DB1"/>
    <w:rsid w:val="001B5F4B"/>
    <w:rsid w:val="001C1CE5"/>
    <w:rsid w:val="001C311D"/>
    <w:rsid w:val="001C3D2A"/>
    <w:rsid w:val="001C6070"/>
    <w:rsid w:val="001C6092"/>
    <w:rsid w:val="001C7608"/>
    <w:rsid w:val="001D51BA"/>
    <w:rsid w:val="001D5428"/>
    <w:rsid w:val="001D6342"/>
    <w:rsid w:val="001D6D53"/>
    <w:rsid w:val="001E2612"/>
    <w:rsid w:val="001E413A"/>
    <w:rsid w:val="001E58E2"/>
    <w:rsid w:val="001E7AED"/>
    <w:rsid w:val="001F3916"/>
    <w:rsid w:val="001F54C5"/>
    <w:rsid w:val="001F662C"/>
    <w:rsid w:val="001F7074"/>
    <w:rsid w:val="00200490"/>
    <w:rsid w:val="00200955"/>
    <w:rsid w:val="00201035"/>
    <w:rsid w:val="00201F3A"/>
    <w:rsid w:val="00203F96"/>
    <w:rsid w:val="002069B2"/>
    <w:rsid w:val="00207FA3"/>
    <w:rsid w:val="00210B16"/>
    <w:rsid w:val="00211562"/>
    <w:rsid w:val="00212BD2"/>
    <w:rsid w:val="00214318"/>
    <w:rsid w:val="0021460C"/>
    <w:rsid w:val="00214DA8"/>
    <w:rsid w:val="0021510E"/>
    <w:rsid w:val="00215423"/>
    <w:rsid w:val="002158FA"/>
    <w:rsid w:val="0021621E"/>
    <w:rsid w:val="00220600"/>
    <w:rsid w:val="002224DB"/>
    <w:rsid w:val="00223FCB"/>
    <w:rsid w:val="00224701"/>
    <w:rsid w:val="002252C3"/>
    <w:rsid w:val="00225C54"/>
    <w:rsid w:val="00230765"/>
    <w:rsid w:val="002319E4"/>
    <w:rsid w:val="00234ED3"/>
    <w:rsid w:val="00235632"/>
    <w:rsid w:val="00235872"/>
    <w:rsid w:val="00236959"/>
    <w:rsid w:val="002400F0"/>
    <w:rsid w:val="00241559"/>
    <w:rsid w:val="002435B3"/>
    <w:rsid w:val="00243FBD"/>
    <w:rsid w:val="0024431C"/>
    <w:rsid w:val="002458EB"/>
    <w:rsid w:val="0024595A"/>
    <w:rsid w:val="002500C8"/>
    <w:rsid w:val="0025637E"/>
    <w:rsid w:val="00256492"/>
    <w:rsid w:val="00256840"/>
    <w:rsid w:val="00257543"/>
    <w:rsid w:val="002617E7"/>
    <w:rsid w:val="00264228"/>
    <w:rsid w:val="00264334"/>
    <w:rsid w:val="0026473E"/>
    <w:rsid w:val="00266214"/>
    <w:rsid w:val="002678BB"/>
    <w:rsid w:val="00267C83"/>
    <w:rsid w:val="00270C04"/>
    <w:rsid w:val="0027144F"/>
    <w:rsid w:val="00271C17"/>
    <w:rsid w:val="00271F3A"/>
    <w:rsid w:val="00273278"/>
    <w:rsid w:val="002737F4"/>
    <w:rsid w:val="0027487C"/>
    <w:rsid w:val="00275C33"/>
    <w:rsid w:val="00275E22"/>
    <w:rsid w:val="002805F5"/>
    <w:rsid w:val="00280751"/>
    <w:rsid w:val="00280DD1"/>
    <w:rsid w:val="0028198B"/>
    <w:rsid w:val="00281EEE"/>
    <w:rsid w:val="0028280A"/>
    <w:rsid w:val="0028530A"/>
    <w:rsid w:val="0028593C"/>
    <w:rsid w:val="00286ACD"/>
    <w:rsid w:val="00287415"/>
    <w:rsid w:val="00287838"/>
    <w:rsid w:val="002907B5"/>
    <w:rsid w:val="00292EB7"/>
    <w:rsid w:val="00294C11"/>
    <w:rsid w:val="002958C1"/>
    <w:rsid w:val="00296227"/>
    <w:rsid w:val="00296F44"/>
    <w:rsid w:val="0029757B"/>
    <w:rsid w:val="0029777D"/>
    <w:rsid w:val="002A055E"/>
    <w:rsid w:val="002A0634"/>
    <w:rsid w:val="002A0742"/>
    <w:rsid w:val="002A1D4E"/>
    <w:rsid w:val="002A2869"/>
    <w:rsid w:val="002A42E8"/>
    <w:rsid w:val="002B24D6"/>
    <w:rsid w:val="002B6649"/>
    <w:rsid w:val="002B7A75"/>
    <w:rsid w:val="002C1B3B"/>
    <w:rsid w:val="002C41E6"/>
    <w:rsid w:val="002C46F1"/>
    <w:rsid w:val="002D071A"/>
    <w:rsid w:val="002D3044"/>
    <w:rsid w:val="002D34B2"/>
    <w:rsid w:val="002D7637"/>
    <w:rsid w:val="002E0923"/>
    <w:rsid w:val="002E17F2"/>
    <w:rsid w:val="002E1D9D"/>
    <w:rsid w:val="002E7CAE"/>
    <w:rsid w:val="002F0A70"/>
    <w:rsid w:val="002F2771"/>
    <w:rsid w:val="002F3292"/>
    <w:rsid w:val="002F37A9"/>
    <w:rsid w:val="002F3F78"/>
    <w:rsid w:val="002F40C7"/>
    <w:rsid w:val="002F4186"/>
    <w:rsid w:val="002F63B0"/>
    <w:rsid w:val="002F6896"/>
    <w:rsid w:val="002F749B"/>
    <w:rsid w:val="0030120A"/>
    <w:rsid w:val="00301CE6"/>
    <w:rsid w:val="0030256B"/>
    <w:rsid w:val="003043E0"/>
    <w:rsid w:val="00304DC0"/>
    <w:rsid w:val="0030501F"/>
    <w:rsid w:val="00306F56"/>
    <w:rsid w:val="0030707F"/>
    <w:rsid w:val="00307220"/>
    <w:rsid w:val="0030750F"/>
    <w:rsid w:val="00307BA1"/>
    <w:rsid w:val="00307FB7"/>
    <w:rsid w:val="00310F66"/>
    <w:rsid w:val="00311702"/>
    <w:rsid w:val="00311E82"/>
    <w:rsid w:val="00313FD6"/>
    <w:rsid w:val="003143BD"/>
    <w:rsid w:val="003203ED"/>
    <w:rsid w:val="00322C9F"/>
    <w:rsid w:val="00324D23"/>
    <w:rsid w:val="00327E55"/>
    <w:rsid w:val="00330E87"/>
    <w:rsid w:val="00331751"/>
    <w:rsid w:val="00331B83"/>
    <w:rsid w:val="00331F47"/>
    <w:rsid w:val="00334579"/>
    <w:rsid w:val="00334AAC"/>
    <w:rsid w:val="00335858"/>
    <w:rsid w:val="00336BDA"/>
    <w:rsid w:val="00342BD7"/>
    <w:rsid w:val="00343A07"/>
    <w:rsid w:val="00344183"/>
    <w:rsid w:val="00346DB5"/>
    <w:rsid w:val="003477B1"/>
    <w:rsid w:val="0035049F"/>
    <w:rsid w:val="00350C36"/>
    <w:rsid w:val="003516A7"/>
    <w:rsid w:val="0035491B"/>
    <w:rsid w:val="00357380"/>
    <w:rsid w:val="003602D9"/>
    <w:rsid w:val="003604CE"/>
    <w:rsid w:val="003619D4"/>
    <w:rsid w:val="00361F5F"/>
    <w:rsid w:val="003639D7"/>
    <w:rsid w:val="00367C82"/>
    <w:rsid w:val="00370E47"/>
    <w:rsid w:val="003742AC"/>
    <w:rsid w:val="00374FBC"/>
    <w:rsid w:val="00377456"/>
    <w:rsid w:val="00377987"/>
    <w:rsid w:val="00377CE1"/>
    <w:rsid w:val="0038309A"/>
    <w:rsid w:val="00385BF0"/>
    <w:rsid w:val="003939FF"/>
    <w:rsid w:val="003A0E0B"/>
    <w:rsid w:val="003A2223"/>
    <w:rsid w:val="003A2A0F"/>
    <w:rsid w:val="003A45A1"/>
    <w:rsid w:val="003A4E53"/>
    <w:rsid w:val="003A5B0A"/>
    <w:rsid w:val="003A6BAC"/>
    <w:rsid w:val="003A6D60"/>
    <w:rsid w:val="003A7EF3"/>
    <w:rsid w:val="003B159C"/>
    <w:rsid w:val="003B369F"/>
    <w:rsid w:val="003B36A3"/>
    <w:rsid w:val="003B460B"/>
    <w:rsid w:val="003B4B72"/>
    <w:rsid w:val="003B5685"/>
    <w:rsid w:val="003B7FE5"/>
    <w:rsid w:val="003C11C8"/>
    <w:rsid w:val="003C1864"/>
    <w:rsid w:val="003C2702"/>
    <w:rsid w:val="003C3EB1"/>
    <w:rsid w:val="003C462E"/>
    <w:rsid w:val="003C5DE9"/>
    <w:rsid w:val="003C7806"/>
    <w:rsid w:val="003D08BF"/>
    <w:rsid w:val="003D109F"/>
    <w:rsid w:val="003D12FF"/>
    <w:rsid w:val="003D2478"/>
    <w:rsid w:val="003D3A03"/>
    <w:rsid w:val="003D3C45"/>
    <w:rsid w:val="003D5B1F"/>
    <w:rsid w:val="003D5CB8"/>
    <w:rsid w:val="003D7D94"/>
    <w:rsid w:val="003E05EA"/>
    <w:rsid w:val="003E15FA"/>
    <w:rsid w:val="003E553E"/>
    <w:rsid w:val="003E55E4"/>
    <w:rsid w:val="003E5CCA"/>
    <w:rsid w:val="003E728E"/>
    <w:rsid w:val="003E74E3"/>
    <w:rsid w:val="003F0256"/>
    <w:rsid w:val="003F030D"/>
    <w:rsid w:val="003F05C7"/>
    <w:rsid w:val="003F2B5D"/>
    <w:rsid w:val="003F2CD4"/>
    <w:rsid w:val="003F3849"/>
    <w:rsid w:val="003F6BBE"/>
    <w:rsid w:val="003F6E45"/>
    <w:rsid w:val="003F7E09"/>
    <w:rsid w:val="004000E8"/>
    <w:rsid w:val="00402D53"/>
    <w:rsid w:val="00402E2B"/>
    <w:rsid w:val="0040512B"/>
    <w:rsid w:val="004057FF"/>
    <w:rsid w:val="00405CA5"/>
    <w:rsid w:val="00407C60"/>
    <w:rsid w:val="00407CD3"/>
    <w:rsid w:val="00410134"/>
    <w:rsid w:val="004108BC"/>
    <w:rsid w:val="00410B72"/>
    <w:rsid w:val="00410F18"/>
    <w:rsid w:val="0041263E"/>
    <w:rsid w:val="00413AAC"/>
    <w:rsid w:val="00413EDC"/>
    <w:rsid w:val="0041405A"/>
    <w:rsid w:val="004203EA"/>
    <w:rsid w:val="00421105"/>
    <w:rsid w:val="00421F6D"/>
    <w:rsid w:val="00423ED1"/>
    <w:rsid w:val="004242F4"/>
    <w:rsid w:val="004254FB"/>
    <w:rsid w:val="00427248"/>
    <w:rsid w:val="004311C6"/>
    <w:rsid w:val="004365A5"/>
    <w:rsid w:val="004369B1"/>
    <w:rsid w:val="00437447"/>
    <w:rsid w:val="00437F6F"/>
    <w:rsid w:val="00441A92"/>
    <w:rsid w:val="00441AEF"/>
    <w:rsid w:val="004432CD"/>
    <w:rsid w:val="00444F56"/>
    <w:rsid w:val="00446488"/>
    <w:rsid w:val="004517AA"/>
    <w:rsid w:val="00452CAC"/>
    <w:rsid w:val="00453F94"/>
    <w:rsid w:val="00455645"/>
    <w:rsid w:val="00457565"/>
    <w:rsid w:val="00457B71"/>
    <w:rsid w:val="004669E2"/>
    <w:rsid w:val="00466E73"/>
    <w:rsid w:val="00470C31"/>
    <w:rsid w:val="004726BA"/>
    <w:rsid w:val="004734D0"/>
    <w:rsid w:val="00473E5D"/>
    <w:rsid w:val="0047556B"/>
    <w:rsid w:val="00476081"/>
    <w:rsid w:val="00476C86"/>
    <w:rsid w:val="00477535"/>
    <w:rsid w:val="00477768"/>
    <w:rsid w:val="00485C17"/>
    <w:rsid w:val="00490EA2"/>
    <w:rsid w:val="00491E15"/>
    <w:rsid w:val="00492BC5"/>
    <w:rsid w:val="00496325"/>
    <w:rsid w:val="00496348"/>
    <w:rsid w:val="004964F1"/>
    <w:rsid w:val="004A033F"/>
    <w:rsid w:val="004A16BC"/>
    <w:rsid w:val="004A2B94"/>
    <w:rsid w:val="004A31D4"/>
    <w:rsid w:val="004A4D1E"/>
    <w:rsid w:val="004A6845"/>
    <w:rsid w:val="004B7C0C"/>
    <w:rsid w:val="004C07EE"/>
    <w:rsid w:val="004C2DB9"/>
    <w:rsid w:val="004C3898"/>
    <w:rsid w:val="004C3F76"/>
    <w:rsid w:val="004D1706"/>
    <w:rsid w:val="004D36B1"/>
    <w:rsid w:val="004D779D"/>
    <w:rsid w:val="004D7EBD"/>
    <w:rsid w:val="004E06CB"/>
    <w:rsid w:val="004E0C39"/>
    <w:rsid w:val="004E2680"/>
    <w:rsid w:val="004E28F9"/>
    <w:rsid w:val="004E462E"/>
    <w:rsid w:val="004E5044"/>
    <w:rsid w:val="004E56DC"/>
    <w:rsid w:val="004E76F4"/>
    <w:rsid w:val="004F0827"/>
    <w:rsid w:val="004F0B4E"/>
    <w:rsid w:val="004F0B6C"/>
    <w:rsid w:val="004F2078"/>
    <w:rsid w:val="004F3812"/>
    <w:rsid w:val="004F4DA3"/>
    <w:rsid w:val="004F6412"/>
    <w:rsid w:val="004F6D56"/>
    <w:rsid w:val="00502437"/>
    <w:rsid w:val="005042CC"/>
    <w:rsid w:val="00504EF7"/>
    <w:rsid w:val="00505E95"/>
    <w:rsid w:val="005060E7"/>
    <w:rsid w:val="00506508"/>
    <w:rsid w:val="00506557"/>
    <w:rsid w:val="0050677A"/>
    <w:rsid w:val="00507D31"/>
    <w:rsid w:val="005108D8"/>
    <w:rsid w:val="005116F9"/>
    <w:rsid w:val="00512340"/>
    <w:rsid w:val="005153A7"/>
    <w:rsid w:val="00516C28"/>
    <w:rsid w:val="005176E4"/>
    <w:rsid w:val="00520B63"/>
    <w:rsid w:val="005211E0"/>
    <w:rsid w:val="005219CF"/>
    <w:rsid w:val="005237C7"/>
    <w:rsid w:val="0052618B"/>
    <w:rsid w:val="00534B59"/>
    <w:rsid w:val="00536759"/>
    <w:rsid w:val="005369FF"/>
    <w:rsid w:val="00537C62"/>
    <w:rsid w:val="00540143"/>
    <w:rsid w:val="00540585"/>
    <w:rsid w:val="0054393A"/>
    <w:rsid w:val="00546970"/>
    <w:rsid w:val="0055297C"/>
    <w:rsid w:val="00553EBB"/>
    <w:rsid w:val="005542E4"/>
    <w:rsid w:val="00554E19"/>
    <w:rsid w:val="00557DB6"/>
    <w:rsid w:val="0056121F"/>
    <w:rsid w:val="005670BF"/>
    <w:rsid w:val="00567DBF"/>
    <w:rsid w:val="00570EE5"/>
    <w:rsid w:val="00572505"/>
    <w:rsid w:val="005758EF"/>
    <w:rsid w:val="00582809"/>
    <w:rsid w:val="0058509A"/>
    <w:rsid w:val="0058798C"/>
    <w:rsid w:val="005900FA"/>
    <w:rsid w:val="00590599"/>
    <w:rsid w:val="00591087"/>
    <w:rsid w:val="0059204B"/>
    <w:rsid w:val="00592E14"/>
    <w:rsid w:val="00592E57"/>
    <w:rsid w:val="005935A4"/>
    <w:rsid w:val="005948C2"/>
    <w:rsid w:val="00595264"/>
    <w:rsid w:val="00595DCA"/>
    <w:rsid w:val="0059749B"/>
    <w:rsid w:val="0059779B"/>
    <w:rsid w:val="005A13B9"/>
    <w:rsid w:val="005A1715"/>
    <w:rsid w:val="005A209A"/>
    <w:rsid w:val="005A2863"/>
    <w:rsid w:val="005A47F8"/>
    <w:rsid w:val="005A4A74"/>
    <w:rsid w:val="005A58D5"/>
    <w:rsid w:val="005A662D"/>
    <w:rsid w:val="005A68EB"/>
    <w:rsid w:val="005B35D7"/>
    <w:rsid w:val="005B392A"/>
    <w:rsid w:val="005B3AA3"/>
    <w:rsid w:val="005B524B"/>
    <w:rsid w:val="005B591A"/>
    <w:rsid w:val="005B5D0F"/>
    <w:rsid w:val="005B6F83"/>
    <w:rsid w:val="005C069B"/>
    <w:rsid w:val="005C5E29"/>
    <w:rsid w:val="005C74FB"/>
    <w:rsid w:val="005D1602"/>
    <w:rsid w:val="005E1394"/>
    <w:rsid w:val="005E385F"/>
    <w:rsid w:val="005E5B81"/>
    <w:rsid w:val="005F2CB1"/>
    <w:rsid w:val="005F3025"/>
    <w:rsid w:val="005F618C"/>
    <w:rsid w:val="005F70BD"/>
    <w:rsid w:val="00600EBB"/>
    <w:rsid w:val="0060283C"/>
    <w:rsid w:val="00604949"/>
    <w:rsid w:val="00604F14"/>
    <w:rsid w:val="006052D9"/>
    <w:rsid w:val="00611B83"/>
    <w:rsid w:val="00612F2B"/>
    <w:rsid w:val="00613257"/>
    <w:rsid w:val="006174E4"/>
    <w:rsid w:val="0062039C"/>
    <w:rsid w:val="006208CD"/>
    <w:rsid w:val="00620A71"/>
    <w:rsid w:val="00620D80"/>
    <w:rsid w:val="006234A6"/>
    <w:rsid w:val="00625324"/>
    <w:rsid w:val="00630001"/>
    <w:rsid w:val="006311B3"/>
    <w:rsid w:val="00631CA0"/>
    <w:rsid w:val="0063284C"/>
    <w:rsid w:val="00636398"/>
    <w:rsid w:val="006368D3"/>
    <w:rsid w:val="006373FD"/>
    <w:rsid w:val="006377EC"/>
    <w:rsid w:val="0064151F"/>
    <w:rsid w:val="00641533"/>
    <w:rsid w:val="0064208D"/>
    <w:rsid w:val="00643475"/>
    <w:rsid w:val="0064396A"/>
    <w:rsid w:val="006459FA"/>
    <w:rsid w:val="0064624E"/>
    <w:rsid w:val="00650AB9"/>
    <w:rsid w:val="006514FB"/>
    <w:rsid w:val="00651C1A"/>
    <w:rsid w:val="00655733"/>
    <w:rsid w:val="00655ACD"/>
    <w:rsid w:val="00656A92"/>
    <w:rsid w:val="00656DDE"/>
    <w:rsid w:val="0066011D"/>
    <w:rsid w:val="006607C0"/>
    <w:rsid w:val="006613A6"/>
    <w:rsid w:val="00661409"/>
    <w:rsid w:val="006627A2"/>
    <w:rsid w:val="006634E6"/>
    <w:rsid w:val="006655EE"/>
    <w:rsid w:val="0066577B"/>
    <w:rsid w:val="00665EE9"/>
    <w:rsid w:val="00666EAC"/>
    <w:rsid w:val="00667EE7"/>
    <w:rsid w:val="00670922"/>
    <w:rsid w:val="00670BE1"/>
    <w:rsid w:val="0067218F"/>
    <w:rsid w:val="006741F2"/>
    <w:rsid w:val="006747EC"/>
    <w:rsid w:val="00674CC3"/>
    <w:rsid w:val="006755FE"/>
    <w:rsid w:val="00675C72"/>
    <w:rsid w:val="006771F9"/>
    <w:rsid w:val="006776D7"/>
    <w:rsid w:val="0068005F"/>
    <w:rsid w:val="0068008B"/>
    <w:rsid w:val="00681003"/>
    <w:rsid w:val="006817C9"/>
    <w:rsid w:val="0068257B"/>
    <w:rsid w:val="00683ECE"/>
    <w:rsid w:val="006848D7"/>
    <w:rsid w:val="0068594D"/>
    <w:rsid w:val="00693869"/>
    <w:rsid w:val="00694EE6"/>
    <w:rsid w:val="00695FC2"/>
    <w:rsid w:val="00696949"/>
    <w:rsid w:val="00697052"/>
    <w:rsid w:val="006A15CE"/>
    <w:rsid w:val="006A164A"/>
    <w:rsid w:val="006A46FB"/>
    <w:rsid w:val="006A5E28"/>
    <w:rsid w:val="006A63AB"/>
    <w:rsid w:val="006A697B"/>
    <w:rsid w:val="006A7415"/>
    <w:rsid w:val="006A7AFF"/>
    <w:rsid w:val="006B1816"/>
    <w:rsid w:val="006B2099"/>
    <w:rsid w:val="006B4624"/>
    <w:rsid w:val="006B50CF"/>
    <w:rsid w:val="006B6620"/>
    <w:rsid w:val="006C03B8"/>
    <w:rsid w:val="006C36DD"/>
    <w:rsid w:val="006C5EC9"/>
    <w:rsid w:val="006C6059"/>
    <w:rsid w:val="006C6B75"/>
    <w:rsid w:val="006C7522"/>
    <w:rsid w:val="006D11BF"/>
    <w:rsid w:val="006D1549"/>
    <w:rsid w:val="006D6F08"/>
    <w:rsid w:val="006E062C"/>
    <w:rsid w:val="006E28B7"/>
    <w:rsid w:val="006E3310"/>
    <w:rsid w:val="006E4E39"/>
    <w:rsid w:val="006E540C"/>
    <w:rsid w:val="006E565E"/>
    <w:rsid w:val="006E673D"/>
    <w:rsid w:val="006E72F7"/>
    <w:rsid w:val="006E7D3B"/>
    <w:rsid w:val="006F1B70"/>
    <w:rsid w:val="006F341D"/>
    <w:rsid w:val="006F3B15"/>
    <w:rsid w:val="006F3CDE"/>
    <w:rsid w:val="006F46D6"/>
    <w:rsid w:val="006F58D4"/>
    <w:rsid w:val="00701212"/>
    <w:rsid w:val="0070346E"/>
    <w:rsid w:val="00704EDB"/>
    <w:rsid w:val="00706101"/>
    <w:rsid w:val="00707072"/>
    <w:rsid w:val="007071BD"/>
    <w:rsid w:val="00707D61"/>
    <w:rsid w:val="00710A96"/>
    <w:rsid w:val="00712287"/>
    <w:rsid w:val="00712772"/>
    <w:rsid w:val="007148D3"/>
    <w:rsid w:val="007150D0"/>
    <w:rsid w:val="00715B9A"/>
    <w:rsid w:val="00716FC9"/>
    <w:rsid w:val="00717242"/>
    <w:rsid w:val="00724AB5"/>
    <w:rsid w:val="00724DB5"/>
    <w:rsid w:val="00725C97"/>
    <w:rsid w:val="00726EA6"/>
    <w:rsid w:val="00727208"/>
    <w:rsid w:val="00727680"/>
    <w:rsid w:val="007348B1"/>
    <w:rsid w:val="007362A6"/>
    <w:rsid w:val="00736D7D"/>
    <w:rsid w:val="00736D9B"/>
    <w:rsid w:val="00740E58"/>
    <w:rsid w:val="0074162C"/>
    <w:rsid w:val="007445A0"/>
    <w:rsid w:val="0074524B"/>
    <w:rsid w:val="0074565A"/>
    <w:rsid w:val="007459D0"/>
    <w:rsid w:val="00745C12"/>
    <w:rsid w:val="007462C6"/>
    <w:rsid w:val="00747D8B"/>
    <w:rsid w:val="00751228"/>
    <w:rsid w:val="00754246"/>
    <w:rsid w:val="00754998"/>
    <w:rsid w:val="007571E1"/>
    <w:rsid w:val="007603CA"/>
    <w:rsid w:val="007604B2"/>
    <w:rsid w:val="00760BFE"/>
    <w:rsid w:val="0076114C"/>
    <w:rsid w:val="00765281"/>
    <w:rsid w:val="00766BAD"/>
    <w:rsid w:val="0076751A"/>
    <w:rsid w:val="00770631"/>
    <w:rsid w:val="00772D99"/>
    <w:rsid w:val="007730BD"/>
    <w:rsid w:val="00774A11"/>
    <w:rsid w:val="007755F2"/>
    <w:rsid w:val="00775678"/>
    <w:rsid w:val="00776971"/>
    <w:rsid w:val="00780DB9"/>
    <w:rsid w:val="0078177E"/>
    <w:rsid w:val="007822E7"/>
    <w:rsid w:val="00782E5C"/>
    <w:rsid w:val="0078304C"/>
    <w:rsid w:val="00783658"/>
    <w:rsid w:val="00783673"/>
    <w:rsid w:val="00784D9A"/>
    <w:rsid w:val="00785490"/>
    <w:rsid w:val="00785C31"/>
    <w:rsid w:val="007907F4"/>
    <w:rsid w:val="00791321"/>
    <w:rsid w:val="00791FD8"/>
    <w:rsid w:val="007925EA"/>
    <w:rsid w:val="007933B6"/>
    <w:rsid w:val="00793CD8"/>
    <w:rsid w:val="00795ABD"/>
    <w:rsid w:val="00795C92"/>
    <w:rsid w:val="00796231"/>
    <w:rsid w:val="00796C72"/>
    <w:rsid w:val="007A1CB3"/>
    <w:rsid w:val="007A2BB2"/>
    <w:rsid w:val="007A306F"/>
    <w:rsid w:val="007A43A6"/>
    <w:rsid w:val="007A58A6"/>
    <w:rsid w:val="007B0A42"/>
    <w:rsid w:val="007B21C4"/>
    <w:rsid w:val="007B2A67"/>
    <w:rsid w:val="007B3D2D"/>
    <w:rsid w:val="007B50AE"/>
    <w:rsid w:val="007B51DF"/>
    <w:rsid w:val="007C056C"/>
    <w:rsid w:val="007C05DD"/>
    <w:rsid w:val="007C16D8"/>
    <w:rsid w:val="007C2D44"/>
    <w:rsid w:val="007C3D18"/>
    <w:rsid w:val="007C60BF"/>
    <w:rsid w:val="007C6A07"/>
    <w:rsid w:val="007C75A1"/>
    <w:rsid w:val="007C77A5"/>
    <w:rsid w:val="007D04E5"/>
    <w:rsid w:val="007D0DBF"/>
    <w:rsid w:val="007D54A2"/>
    <w:rsid w:val="007D5901"/>
    <w:rsid w:val="007D7526"/>
    <w:rsid w:val="007E3B49"/>
    <w:rsid w:val="007E4610"/>
    <w:rsid w:val="007E4715"/>
    <w:rsid w:val="007E505B"/>
    <w:rsid w:val="007E5776"/>
    <w:rsid w:val="007E6E2E"/>
    <w:rsid w:val="007E7091"/>
    <w:rsid w:val="007F3895"/>
    <w:rsid w:val="007F6558"/>
    <w:rsid w:val="007F6DE5"/>
    <w:rsid w:val="008008ED"/>
    <w:rsid w:val="00801D56"/>
    <w:rsid w:val="00803FAE"/>
    <w:rsid w:val="0080605F"/>
    <w:rsid w:val="00807786"/>
    <w:rsid w:val="00810FD6"/>
    <w:rsid w:val="00811FCB"/>
    <w:rsid w:val="00812FE3"/>
    <w:rsid w:val="008158D6"/>
    <w:rsid w:val="00817196"/>
    <w:rsid w:val="008235DB"/>
    <w:rsid w:val="00823A1D"/>
    <w:rsid w:val="00824AB4"/>
    <w:rsid w:val="00825C42"/>
    <w:rsid w:val="00825D25"/>
    <w:rsid w:val="008274FF"/>
    <w:rsid w:val="00827D6F"/>
    <w:rsid w:val="008365B2"/>
    <w:rsid w:val="00836805"/>
    <w:rsid w:val="008376AC"/>
    <w:rsid w:val="00843295"/>
    <w:rsid w:val="008441D5"/>
    <w:rsid w:val="00844314"/>
    <w:rsid w:val="008444E8"/>
    <w:rsid w:val="00844E80"/>
    <w:rsid w:val="00846FE7"/>
    <w:rsid w:val="00847825"/>
    <w:rsid w:val="008541C2"/>
    <w:rsid w:val="00854F97"/>
    <w:rsid w:val="00856911"/>
    <w:rsid w:val="00860EC7"/>
    <w:rsid w:val="00862938"/>
    <w:rsid w:val="008632F2"/>
    <w:rsid w:val="0086406A"/>
    <w:rsid w:val="008667FC"/>
    <w:rsid w:val="008677FD"/>
    <w:rsid w:val="00867F5E"/>
    <w:rsid w:val="008706D4"/>
    <w:rsid w:val="00870F8A"/>
    <w:rsid w:val="008717CE"/>
    <w:rsid w:val="008719A4"/>
    <w:rsid w:val="00871D23"/>
    <w:rsid w:val="0087263E"/>
    <w:rsid w:val="00873DB0"/>
    <w:rsid w:val="00874312"/>
    <w:rsid w:val="0087437C"/>
    <w:rsid w:val="008754DB"/>
    <w:rsid w:val="00875CD7"/>
    <w:rsid w:val="00876B4D"/>
    <w:rsid w:val="00877F18"/>
    <w:rsid w:val="00886984"/>
    <w:rsid w:val="00887442"/>
    <w:rsid w:val="00894A88"/>
    <w:rsid w:val="00895386"/>
    <w:rsid w:val="008A1C09"/>
    <w:rsid w:val="008A21FF"/>
    <w:rsid w:val="008A2B0F"/>
    <w:rsid w:val="008A2CE2"/>
    <w:rsid w:val="008A30AC"/>
    <w:rsid w:val="008A44B8"/>
    <w:rsid w:val="008A51A8"/>
    <w:rsid w:val="008A54C7"/>
    <w:rsid w:val="008A77D8"/>
    <w:rsid w:val="008B0483"/>
    <w:rsid w:val="008B120C"/>
    <w:rsid w:val="008B51A0"/>
    <w:rsid w:val="008B5565"/>
    <w:rsid w:val="008B592A"/>
    <w:rsid w:val="008B59EA"/>
    <w:rsid w:val="008B748D"/>
    <w:rsid w:val="008B7B5C"/>
    <w:rsid w:val="008C0332"/>
    <w:rsid w:val="008C0C99"/>
    <w:rsid w:val="008C2017"/>
    <w:rsid w:val="008C4958"/>
    <w:rsid w:val="008C4BAA"/>
    <w:rsid w:val="008C6AE8"/>
    <w:rsid w:val="008C7573"/>
    <w:rsid w:val="008D34F1"/>
    <w:rsid w:val="008D39D8"/>
    <w:rsid w:val="008D6D1A"/>
    <w:rsid w:val="008E065E"/>
    <w:rsid w:val="008E0927"/>
    <w:rsid w:val="008E1909"/>
    <w:rsid w:val="008E225A"/>
    <w:rsid w:val="008E24C2"/>
    <w:rsid w:val="008E43AB"/>
    <w:rsid w:val="008E6C41"/>
    <w:rsid w:val="008E7BB3"/>
    <w:rsid w:val="008F19AC"/>
    <w:rsid w:val="008F1EAB"/>
    <w:rsid w:val="008F33DC"/>
    <w:rsid w:val="008F477F"/>
    <w:rsid w:val="00902350"/>
    <w:rsid w:val="0090336B"/>
    <w:rsid w:val="009053AA"/>
    <w:rsid w:val="00906939"/>
    <w:rsid w:val="00906BD2"/>
    <w:rsid w:val="00910B7D"/>
    <w:rsid w:val="00911DFB"/>
    <w:rsid w:val="009123BF"/>
    <w:rsid w:val="00913555"/>
    <w:rsid w:val="009139D9"/>
    <w:rsid w:val="00914AD8"/>
    <w:rsid w:val="00914DB8"/>
    <w:rsid w:val="00916079"/>
    <w:rsid w:val="00916CD5"/>
    <w:rsid w:val="00917CE9"/>
    <w:rsid w:val="00920BF2"/>
    <w:rsid w:val="00922010"/>
    <w:rsid w:val="00926F92"/>
    <w:rsid w:val="00931BD9"/>
    <w:rsid w:val="009368F3"/>
    <w:rsid w:val="00940206"/>
    <w:rsid w:val="00941636"/>
    <w:rsid w:val="00943537"/>
    <w:rsid w:val="00943742"/>
    <w:rsid w:val="00944275"/>
    <w:rsid w:val="00945C05"/>
    <w:rsid w:val="00945FB5"/>
    <w:rsid w:val="00946945"/>
    <w:rsid w:val="00947713"/>
    <w:rsid w:val="00950DE7"/>
    <w:rsid w:val="00953920"/>
    <w:rsid w:val="00953C6F"/>
    <w:rsid w:val="00953D47"/>
    <w:rsid w:val="0095681E"/>
    <w:rsid w:val="009569CC"/>
    <w:rsid w:val="009572D4"/>
    <w:rsid w:val="00961921"/>
    <w:rsid w:val="0096430A"/>
    <w:rsid w:val="00964CF1"/>
    <w:rsid w:val="00964FC3"/>
    <w:rsid w:val="0096554B"/>
    <w:rsid w:val="0096584A"/>
    <w:rsid w:val="00966500"/>
    <w:rsid w:val="009668D9"/>
    <w:rsid w:val="00970054"/>
    <w:rsid w:val="00971860"/>
    <w:rsid w:val="00971F08"/>
    <w:rsid w:val="0097427B"/>
    <w:rsid w:val="00975C6C"/>
    <w:rsid w:val="0097603D"/>
    <w:rsid w:val="00976949"/>
    <w:rsid w:val="00980477"/>
    <w:rsid w:val="00981501"/>
    <w:rsid w:val="00981A40"/>
    <w:rsid w:val="00984089"/>
    <w:rsid w:val="00985253"/>
    <w:rsid w:val="009853B3"/>
    <w:rsid w:val="00990630"/>
    <w:rsid w:val="00991761"/>
    <w:rsid w:val="0099289B"/>
    <w:rsid w:val="00992B85"/>
    <w:rsid w:val="0099303C"/>
    <w:rsid w:val="00994DCA"/>
    <w:rsid w:val="009960EC"/>
    <w:rsid w:val="00996916"/>
    <w:rsid w:val="0099702E"/>
    <w:rsid w:val="009970DD"/>
    <w:rsid w:val="009A0FBA"/>
    <w:rsid w:val="009A1601"/>
    <w:rsid w:val="009A4569"/>
    <w:rsid w:val="009A462D"/>
    <w:rsid w:val="009A50C3"/>
    <w:rsid w:val="009A5CBA"/>
    <w:rsid w:val="009A5F99"/>
    <w:rsid w:val="009A7F68"/>
    <w:rsid w:val="009B0B07"/>
    <w:rsid w:val="009B1F30"/>
    <w:rsid w:val="009B3AC2"/>
    <w:rsid w:val="009B4DF4"/>
    <w:rsid w:val="009B564E"/>
    <w:rsid w:val="009B61F7"/>
    <w:rsid w:val="009B7E87"/>
    <w:rsid w:val="009C1BEF"/>
    <w:rsid w:val="009C1C4D"/>
    <w:rsid w:val="009C1D12"/>
    <w:rsid w:val="009C403E"/>
    <w:rsid w:val="009C407E"/>
    <w:rsid w:val="009C49E6"/>
    <w:rsid w:val="009D153F"/>
    <w:rsid w:val="009D1876"/>
    <w:rsid w:val="009D201A"/>
    <w:rsid w:val="009D467D"/>
    <w:rsid w:val="009D4FF0"/>
    <w:rsid w:val="009D58AF"/>
    <w:rsid w:val="009D703C"/>
    <w:rsid w:val="009D718F"/>
    <w:rsid w:val="009E068F"/>
    <w:rsid w:val="009E14E0"/>
    <w:rsid w:val="009E1626"/>
    <w:rsid w:val="009E239D"/>
    <w:rsid w:val="009E2771"/>
    <w:rsid w:val="009E35DB"/>
    <w:rsid w:val="009E47A3"/>
    <w:rsid w:val="009E7FAD"/>
    <w:rsid w:val="009F08F3"/>
    <w:rsid w:val="009F25D5"/>
    <w:rsid w:val="009F344F"/>
    <w:rsid w:val="009F3A28"/>
    <w:rsid w:val="009F5A7A"/>
    <w:rsid w:val="00A02F45"/>
    <w:rsid w:val="00A043AC"/>
    <w:rsid w:val="00A048A8"/>
    <w:rsid w:val="00A04F49"/>
    <w:rsid w:val="00A05B56"/>
    <w:rsid w:val="00A10547"/>
    <w:rsid w:val="00A11BED"/>
    <w:rsid w:val="00A1296F"/>
    <w:rsid w:val="00A13E54"/>
    <w:rsid w:val="00A17A48"/>
    <w:rsid w:val="00A17F63"/>
    <w:rsid w:val="00A2052C"/>
    <w:rsid w:val="00A2193B"/>
    <w:rsid w:val="00A2351A"/>
    <w:rsid w:val="00A235D1"/>
    <w:rsid w:val="00A23E59"/>
    <w:rsid w:val="00A24BF3"/>
    <w:rsid w:val="00A264A9"/>
    <w:rsid w:val="00A267C4"/>
    <w:rsid w:val="00A27785"/>
    <w:rsid w:val="00A27B98"/>
    <w:rsid w:val="00A30187"/>
    <w:rsid w:val="00A3448A"/>
    <w:rsid w:val="00A34784"/>
    <w:rsid w:val="00A36297"/>
    <w:rsid w:val="00A40DC8"/>
    <w:rsid w:val="00A41E2B"/>
    <w:rsid w:val="00A45B74"/>
    <w:rsid w:val="00A50F82"/>
    <w:rsid w:val="00A52E1D"/>
    <w:rsid w:val="00A53A55"/>
    <w:rsid w:val="00A5713D"/>
    <w:rsid w:val="00A61499"/>
    <w:rsid w:val="00A62A77"/>
    <w:rsid w:val="00A63483"/>
    <w:rsid w:val="00A657D7"/>
    <w:rsid w:val="00A660AC"/>
    <w:rsid w:val="00A66F55"/>
    <w:rsid w:val="00A67E6C"/>
    <w:rsid w:val="00A70D88"/>
    <w:rsid w:val="00A71B99"/>
    <w:rsid w:val="00A739D0"/>
    <w:rsid w:val="00A754EE"/>
    <w:rsid w:val="00A75C16"/>
    <w:rsid w:val="00A761D4"/>
    <w:rsid w:val="00A77EC4"/>
    <w:rsid w:val="00A82E36"/>
    <w:rsid w:val="00A85AA0"/>
    <w:rsid w:val="00A86D8C"/>
    <w:rsid w:val="00A92879"/>
    <w:rsid w:val="00A9431D"/>
    <w:rsid w:val="00A9442A"/>
    <w:rsid w:val="00A94579"/>
    <w:rsid w:val="00A94E3B"/>
    <w:rsid w:val="00AA016F"/>
    <w:rsid w:val="00AA0E79"/>
    <w:rsid w:val="00AA1ED6"/>
    <w:rsid w:val="00AA4C78"/>
    <w:rsid w:val="00AA5109"/>
    <w:rsid w:val="00AA51D6"/>
    <w:rsid w:val="00AB0BC8"/>
    <w:rsid w:val="00AB11CA"/>
    <w:rsid w:val="00AB14D9"/>
    <w:rsid w:val="00AB2103"/>
    <w:rsid w:val="00AB4AB8"/>
    <w:rsid w:val="00AB5E5D"/>
    <w:rsid w:val="00AB655E"/>
    <w:rsid w:val="00AB76D9"/>
    <w:rsid w:val="00AC007F"/>
    <w:rsid w:val="00AC2ECD"/>
    <w:rsid w:val="00AC3119"/>
    <w:rsid w:val="00AC49FB"/>
    <w:rsid w:val="00AC5A10"/>
    <w:rsid w:val="00AD0AA3"/>
    <w:rsid w:val="00AD34D9"/>
    <w:rsid w:val="00AD3F94"/>
    <w:rsid w:val="00AD4A5A"/>
    <w:rsid w:val="00AD50F0"/>
    <w:rsid w:val="00AE1D0A"/>
    <w:rsid w:val="00AE27AC"/>
    <w:rsid w:val="00AE3743"/>
    <w:rsid w:val="00AE40E0"/>
    <w:rsid w:val="00AE4DBA"/>
    <w:rsid w:val="00AE4F07"/>
    <w:rsid w:val="00AE51BC"/>
    <w:rsid w:val="00AE7832"/>
    <w:rsid w:val="00AF1C5D"/>
    <w:rsid w:val="00AF20DA"/>
    <w:rsid w:val="00AF29D2"/>
    <w:rsid w:val="00AF42D7"/>
    <w:rsid w:val="00AF4EC0"/>
    <w:rsid w:val="00AF571D"/>
    <w:rsid w:val="00AF5F63"/>
    <w:rsid w:val="00AF7242"/>
    <w:rsid w:val="00AF7269"/>
    <w:rsid w:val="00B006FE"/>
    <w:rsid w:val="00B007CB"/>
    <w:rsid w:val="00B02042"/>
    <w:rsid w:val="00B02AA9"/>
    <w:rsid w:val="00B02FA3"/>
    <w:rsid w:val="00B0405B"/>
    <w:rsid w:val="00B04459"/>
    <w:rsid w:val="00B05084"/>
    <w:rsid w:val="00B05C39"/>
    <w:rsid w:val="00B11145"/>
    <w:rsid w:val="00B136A1"/>
    <w:rsid w:val="00B154AD"/>
    <w:rsid w:val="00B157F9"/>
    <w:rsid w:val="00B20256"/>
    <w:rsid w:val="00B20D09"/>
    <w:rsid w:val="00B22B24"/>
    <w:rsid w:val="00B265EA"/>
    <w:rsid w:val="00B2763F"/>
    <w:rsid w:val="00B27AAC"/>
    <w:rsid w:val="00B30929"/>
    <w:rsid w:val="00B33D57"/>
    <w:rsid w:val="00B35E3E"/>
    <w:rsid w:val="00B372AA"/>
    <w:rsid w:val="00B40020"/>
    <w:rsid w:val="00B4016A"/>
    <w:rsid w:val="00B40445"/>
    <w:rsid w:val="00B41888"/>
    <w:rsid w:val="00B44B8F"/>
    <w:rsid w:val="00B44FD6"/>
    <w:rsid w:val="00B45A52"/>
    <w:rsid w:val="00B46175"/>
    <w:rsid w:val="00B46B10"/>
    <w:rsid w:val="00B474ED"/>
    <w:rsid w:val="00B47F3E"/>
    <w:rsid w:val="00B568D2"/>
    <w:rsid w:val="00B56D0D"/>
    <w:rsid w:val="00B615B8"/>
    <w:rsid w:val="00B6188F"/>
    <w:rsid w:val="00B62DB5"/>
    <w:rsid w:val="00B664C7"/>
    <w:rsid w:val="00B71489"/>
    <w:rsid w:val="00B739F6"/>
    <w:rsid w:val="00B752BC"/>
    <w:rsid w:val="00B81A09"/>
    <w:rsid w:val="00B81A6C"/>
    <w:rsid w:val="00B836F1"/>
    <w:rsid w:val="00B85D86"/>
    <w:rsid w:val="00B85DE5"/>
    <w:rsid w:val="00B90F73"/>
    <w:rsid w:val="00B916FC"/>
    <w:rsid w:val="00B93B59"/>
    <w:rsid w:val="00B9406A"/>
    <w:rsid w:val="00B940E0"/>
    <w:rsid w:val="00B9419A"/>
    <w:rsid w:val="00BA1542"/>
    <w:rsid w:val="00BA2280"/>
    <w:rsid w:val="00BA2514"/>
    <w:rsid w:val="00BA2A08"/>
    <w:rsid w:val="00BA4CD7"/>
    <w:rsid w:val="00BA4F23"/>
    <w:rsid w:val="00BA56D2"/>
    <w:rsid w:val="00BA67FB"/>
    <w:rsid w:val="00BA76E0"/>
    <w:rsid w:val="00BA7BA0"/>
    <w:rsid w:val="00BB1CF7"/>
    <w:rsid w:val="00BB2A25"/>
    <w:rsid w:val="00BB2FF0"/>
    <w:rsid w:val="00BB488E"/>
    <w:rsid w:val="00BB51E9"/>
    <w:rsid w:val="00BB6254"/>
    <w:rsid w:val="00BC0FDC"/>
    <w:rsid w:val="00BC23AC"/>
    <w:rsid w:val="00BC269C"/>
    <w:rsid w:val="00BC3053"/>
    <w:rsid w:val="00BC407E"/>
    <w:rsid w:val="00BC4D2E"/>
    <w:rsid w:val="00BC5182"/>
    <w:rsid w:val="00BD15A5"/>
    <w:rsid w:val="00BD266D"/>
    <w:rsid w:val="00BD48AC"/>
    <w:rsid w:val="00BD5F1A"/>
    <w:rsid w:val="00BD7F2A"/>
    <w:rsid w:val="00BE1234"/>
    <w:rsid w:val="00BE2FA6"/>
    <w:rsid w:val="00BE333F"/>
    <w:rsid w:val="00BE7406"/>
    <w:rsid w:val="00BE7603"/>
    <w:rsid w:val="00BF2137"/>
    <w:rsid w:val="00BF3279"/>
    <w:rsid w:val="00BF63E7"/>
    <w:rsid w:val="00BF6A67"/>
    <w:rsid w:val="00BF74C7"/>
    <w:rsid w:val="00C015F1"/>
    <w:rsid w:val="00C01F33"/>
    <w:rsid w:val="00C02CC6"/>
    <w:rsid w:val="00C040F7"/>
    <w:rsid w:val="00C041B0"/>
    <w:rsid w:val="00C044AB"/>
    <w:rsid w:val="00C05706"/>
    <w:rsid w:val="00C07377"/>
    <w:rsid w:val="00C10478"/>
    <w:rsid w:val="00C12107"/>
    <w:rsid w:val="00C14D4B"/>
    <w:rsid w:val="00C154BB"/>
    <w:rsid w:val="00C20F4E"/>
    <w:rsid w:val="00C24345"/>
    <w:rsid w:val="00C25A8A"/>
    <w:rsid w:val="00C25E33"/>
    <w:rsid w:val="00C278D2"/>
    <w:rsid w:val="00C279B5"/>
    <w:rsid w:val="00C27C45"/>
    <w:rsid w:val="00C33E9D"/>
    <w:rsid w:val="00C35B0B"/>
    <w:rsid w:val="00C3719D"/>
    <w:rsid w:val="00C37B60"/>
    <w:rsid w:val="00C37EE6"/>
    <w:rsid w:val="00C42B07"/>
    <w:rsid w:val="00C42B4F"/>
    <w:rsid w:val="00C45C7F"/>
    <w:rsid w:val="00C50DAC"/>
    <w:rsid w:val="00C51555"/>
    <w:rsid w:val="00C54995"/>
    <w:rsid w:val="00C54D41"/>
    <w:rsid w:val="00C60783"/>
    <w:rsid w:val="00C64672"/>
    <w:rsid w:val="00C65A88"/>
    <w:rsid w:val="00C66A88"/>
    <w:rsid w:val="00C70697"/>
    <w:rsid w:val="00C72EF4"/>
    <w:rsid w:val="00C75D2F"/>
    <w:rsid w:val="00C767BE"/>
    <w:rsid w:val="00C76E3C"/>
    <w:rsid w:val="00C80DBE"/>
    <w:rsid w:val="00C81568"/>
    <w:rsid w:val="00C870D5"/>
    <w:rsid w:val="00C9027A"/>
    <w:rsid w:val="00C9068E"/>
    <w:rsid w:val="00C91801"/>
    <w:rsid w:val="00C93BEB"/>
    <w:rsid w:val="00C93C4B"/>
    <w:rsid w:val="00C93EFF"/>
    <w:rsid w:val="00C944AB"/>
    <w:rsid w:val="00C95B40"/>
    <w:rsid w:val="00C96067"/>
    <w:rsid w:val="00C96713"/>
    <w:rsid w:val="00CA0E6E"/>
    <w:rsid w:val="00CA1ED8"/>
    <w:rsid w:val="00CB13D7"/>
    <w:rsid w:val="00CB198E"/>
    <w:rsid w:val="00CB1F63"/>
    <w:rsid w:val="00CB59AE"/>
    <w:rsid w:val="00CB5D72"/>
    <w:rsid w:val="00CB62AC"/>
    <w:rsid w:val="00CB7170"/>
    <w:rsid w:val="00CB7226"/>
    <w:rsid w:val="00CB7AA2"/>
    <w:rsid w:val="00CC040E"/>
    <w:rsid w:val="00CC0EF1"/>
    <w:rsid w:val="00CC111F"/>
    <w:rsid w:val="00CC2011"/>
    <w:rsid w:val="00CC30D1"/>
    <w:rsid w:val="00CC3EA0"/>
    <w:rsid w:val="00CC7B45"/>
    <w:rsid w:val="00CD0945"/>
    <w:rsid w:val="00CD10E9"/>
    <w:rsid w:val="00CD1188"/>
    <w:rsid w:val="00CD2ED1"/>
    <w:rsid w:val="00CD337B"/>
    <w:rsid w:val="00CE0424"/>
    <w:rsid w:val="00CE2B93"/>
    <w:rsid w:val="00CE3EBC"/>
    <w:rsid w:val="00CE6C7B"/>
    <w:rsid w:val="00CE6EFB"/>
    <w:rsid w:val="00CE726D"/>
    <w:rsid w:val="00CE7561"/>
    <w:rsid w:val="00CF039C"/>
    <w:rsid w:val="00CF1354"/>
    <w:rsid w:val="00CF1B09"/>
    <w:rsid w:val="00CF3B1F"/>
    <w:rsid w:val="00CF3BF6"/>
    <w:rsid w:val="00CF625B"/>
    <w:rsid w:val="00CF687E"/>
    <w:rsid w:val="00CF7139"/>
    <w:rsid w:val="00D01286"/>
    <w:rsid w:val="00D0349B"/>
    <w:rsid w:val="00D06015"/>
    <w:rsid w:val="00D10249"/>
    <w:rsid w:val="00D115C3"/>
    <w:rsid w:val="00D11897"/>
    <w:rsid w:val="00D13135"/>
    <w:rsid w:val="00D13E4E"/>
    <w:rsid w:val="00D14E80"/>
    <w:rsid w:val="00D1632D"/>
    <w:rsid w:val="00D21EB1"/>
    <w:rsid w:val="00D239A7"/>
    <w:rsid w:val="00D23F47"/>
    <w:rsid w:val="00D31555"/>
    <w:rsid w:val="00D32D09"/>
    <w:rsid w:val="00D3430F"/>
    <w:rsid w:val="00D365DB"/>
    <w:rsid w:val="00D36E71"/>
    <w:rsid w:val="00D36ECE"/>
    <w:rsid w:val="00D3792B"/>
    <w:rsid w:val="00D37D87"/>
    <w:rsid w:val="00D401C1"/>
    <w:rsid w:val="00D40B33"/>
    <w:rsid w:val="00D410BF"/>
    <w:rsid w:val="00D410DD"/>
    <w:rsid w:val="00D4318F"/>
    <w:rsid w:val="00D438BF"/>
    <w:rsid w:val="00D440F8"/>
    <w:rsid w:val="00D50F97"/>
    <w:rsid w:val="00D52196"/>
    <w:rsid w:val="00D546FF"/>
    <w:rsid w:val="00D55AD5"/>
    <w:rsid w:val="00D56C44"/>
    <w:rsid w:val="00D576CA"/>
    <w:rsid w:val="00D61AF5"/>
    <w:rsid w:val="00D652B5"/>
    <w:rsid w:val="00D66155"/>
    <w:rsid w:val="00D70075"/>
    <w:rsid w:val="00D708B0"/>
    <w:rsid w:val="00D73572"/>
    <w:rsid w:val="00D776E4"/>
    <w:rsid w:val="00D77B1D"/>
    <w:rsid w:val="00D77CF5"/>
    <w:rsid w:val="00D8021F"/>
    <w:rsid w:val="00D80383"/>
    <w:rsid w:val="00D80BF5"/>
    <w:rsid w:val="00D823C6"/>
    <w:rsid w:val="00D825AA"/>
    <w:rsid w:val="00D83647"/>
    <w:rsid w:val="00D848DF"/>
    <w:rsid w:val="00D851F1"/>
    <w:rsid w:val="00D86CA3"/>
    <w:rsid w:val="00D871CE"/>
    <w:rsid w:val="00D9196D"/>
    <w:rsid w:val="00D92982"/>
    <w:rsid w:val="00D957D3"/>
    <w:rsid w:val="00D95D3E"/>
    <w:rsid w:val="00D96D7B"/>
    <w:rsid w:val="00D97109"/>
    <w:rsid w:val="00D973AD"/>
    <w:rsid w:val="00DA02AC"/>
    <w:rsid w:val="00DA2186"/>
    <w:rsid w:val="00DA229E"/>
    <w:rsid w:val="00DA305E"/>
    <w:rsid w:val="00DA5417"/>
    <w:rsid w:val="00DA56E8"/>
    <w:rsid w:val="00DA7D0D"/>
    <w:rsid w:val="00DB0A9F"/>
    <w:rsid w:val="00DB377D"/>
    <w:rsid w:val="00DB690F"/>
    <w:rsid w:val="00DB75E2"/>
    <w:rsid w:val="00DC003F"/>
    <w:rsid w:val="00DC0ACE"/>
    <w:rsid w:val="00DC126E"/>
    <w:rsid w:val="00DC2A7B"/>
    <w:rsid w:val="00DC2D36"/>
    <w:rsid w:val="00DC2D80"/>
    <w:rsid w:val="00DC53EF"/>
    <w:rsid w:val="00DD0A9C"/>
    <w:rsid w:val="00DD2BCB"/>
    <w:rsid w:val="00DD32B8"/>
    <w:rsid w:val="00DD35D1"/>
    <w:rsid w:val="00DE012D"/>
    <w:rsid w:val="00DE0F1E"/>
    <w:rsid w:val="00DE5608"/>
    <w:rsid w:val="00DE58D0"/>
    <w:rsid w:val="00DE654F"/>
    <w:rsid w:val="00DF0B6E"/>
    <w:rsid w:val="00DF15E0"/>
    <w:rsid w:val="00DF37A0"/>
    <w:rsid w:val="00DF4ED3"/>
    <w:rsid w:val="00DF4F06"/>
    <w:rsid w:val="00DF7ACD"/>
    <w:rsid w:val="00E003F4"/>
    <w:rsid w:val="00E110E7"/>
    <w:rsid w:val="00E11B20"/>
    <w:rsid w:val="00E14F9A"/>
    <w:rsid w:val="00E17FA2"/>
    <w:rsid w:val="00E209A4"/>
    <w:rsid w:val="00E220F3"/>
    <w:rsid w:val="00E22330"/>
    <w:rsid w:val="00E2244B"/>
    <w:rsid w:val="00E26E66"/>
    <w:rsid w:val="00E30B04"/>
    <w:rsid w:val="00E30B5A"/>
    <w:rsid w:val="00E3123D"/>
    <w:rsid w:val="00E31461"/>
    <w:rsid w:val="00E31D43"/>
    <w:rsid w:val="00E32608"/>
    <w:rsid w:val="00E32C61"/>
    <w:rsid w:val="00E33CD1"/>
    <w:rsid w:val="00E34188"/>
    <w:rsid w:val="00E34B6E"/>
    <w:rsid w:val="00E35465"/>
    <w:rsid w:val="00E35559"/>
    <w:rsid w:val="00E35C78"/>
    <w:rsid w:val="00E3723A"/>
    <w:rsid w:val="00E37860"/>
    <w:rsid w:val="00E37FCB"/>
    <w:rsid w:val="00E4163D"/>
    <w:rsid w:val="00E446F1"/>
    <w:rsid w:val="00E453A2"/>
    <w:rsid w:val="00E46262"/>
    <w:rsid w:val="00E46886"/>
    <w:rsid w:val="00E47AEF"/>
    <w:rsid w:val="00E52A57"/>
    <w:rsid w:val="00E53B75"/>
    <w:rsid w:val="00E53C93"/>
    <w:rsid w:val="00E54E3B"/>
    <w:rsid w:val="00E57565"/>
    <w:rsid w:val="00E57E14"/>
    <w:rsid w:val="00E63438"/>
    <w:rsid w:val="00E63838"/>
    <w:rsid w:val="00E64434"/>
    <w:rsid w:val="00E65C0A"/>
    <w:rsid w:val="00E677E7"/>
    <w:rsid w:val="00E67C51"/>
    <w:rsid w:val="00E70E79"/>
    <w:rsid w:val="00E72EFC"/>
    <w:rsid w:val="00E74674"/>
    <w:rsid w:val="00E758EC"/>
    <w:rsid w:val="00E814C2"/>
    <w:rsid w:val="00E8234C"/>
    <w:rsid w:val="00E83AA9"/>
    <w:rsid w:val="00E85928"/>
    <w:rsid w:val="00E863B1"/>
    <w:rsid w:val="00E87822"/>
    <w:rsid w:val="00E90395"/>
    <w:rsid w:val="00E90E49"/>
    <w:rsid w:val="00E917F9"/>
    <w:rsid w:val="00E9291C"/>
    <w:rsid w:val="00E92A51"/>
    <w:rsid w:val="00E93FFE"/>
    <w:rsid w:val="00E94F8A"/>
    <w:rsid w:val="00E9574B"/>
    <w:rsid w:val="00E95AFC"/>
    <w:rsid w:val="00EA068C"/>
    <w:rsid w:val="00EA0DA6"/>
    <w:rsid w:val="00EA145B"/>
    <w:rsid w:val="00EA5961"/>
    <w:rsid w:val="00EA6187"/>
    <w:rsid w:val="00EA63CD"/>
    <w:rsid w:val="00EA7A41"/>
    <w:rsid w:val="00EB00B0"/>
    <w:rsid w:val="00EB077B"/>
    <w:rsid w:val="00EB0C6A"/>
    <w:rsid w:val="00EB4EA2"/>
    <w:rsid w:val="00EB52C2"/>
    <w:rsid w:val="00EB775C"/>
    <w:rsid w:val="00EC27C6"/>
    <w:rsid w:val="00EC3522"/>
    <w:rsid w:val="00EC4207"/>
    <w:rsid w:val="00EC5653"/>
    <w:rsid w:val="00EC56AF"/>
    <w:rsid w:val="00EC71CE"/>
    <w:rsid w:val="00ED1006"/>
    <w:rsid w:val="00ED2736"/>
    <w:rsid w:val="00ED41B8"/>
    <w:rsid w:val="00EE3BE0"/>
    <w:rsid w:val="00EE74FE"/>
    <w:rsid w:val="00EE7D8B"/>
    <w:rsid w:val="00EF18FE"/>
    <w:rsid w:val="00EF2D70"/>
    <w:rsid w:val="00EF5787"/>
    <w:rsid w:val="00EF60D0"/>
    <w:rsid w:val="00EF660B"/>
    <w:rsid w:val="00F00799"/>
    <w:rsid w:val="00F02257"/>
    <w:rsid w:val="00F02F37"/>
    <w:rsid w:val="00F0528D"/>
    <w:rsid w:val="00F06C67"/>
    <w:rsid w:val="00F06DFD"/>
    <w:rsid w:val="00F071D1"/>
    <w:rsid w:val="00F07533"/>
    <w:rsid w:val="00F10629"/>
    <w:rsid w:val="00F12434"/>
    <w:rsid w:val="00F15FA5"/>
    <w:rsid w:val="00F200D7"/>
    <w:rsid w:val="00F204D7"/>
    <w:rsid w:val="00F209B7"/>
    <w:rsid w:val="00F215E2"/>
    <w:rsid w:val="00F21B98"/>
    <w:rsid w:val="00F2230A"/>
    <w:rsid w:val="00F2376F"/>
    <w:rsid w:val="00F243D8"/>
    <w:rsid w:val="00F30828"/>
    <w:rsid w:val="00F313D6"/>
    <w:rsid w:val="00F357B6"/>
    <w:rsid w:val="00F35C2E"/>
    <w:rsid w:val="00F35FD8"/>
    <w:rsid w:val="00F40F0C"/>
    <w:rsid w:val="00F4766C"/>
    <w:rsid w:val="00F47C17"/>
    <w:rsid w:val="00F507D1"/>
    <w:rsid w:val="00F519CE"/>
    <w:rsid w:val="00F51ADA"/>
    <w:rsid w:val="00F52076"/>
    <w:rsid w:val="00F607C5"/>
    <w:rsid w:val="00F60DEA"/>
    <w:rsid w:val="00F616D9"/>
    <w:rsid w:val="00F625D3"/>
    <w:rsid w:val="00F627D5"/>
    <w:rsid w:val="00F6302A"/>
    <w:rsid w:val="00F64C2B"/>
    <w:rsid w:val="00F651BE"/>
    <w:rsid w:val="00F661C1"/>
    <w:rsid w:val="00F67F53"/>
    <w:rsid w:val="00F703BE"/>
    <w:rsid w:val="00F71F69"/>
    <w:rsid w:val="00F72160"/>
    <w:rsid w:val="00F72B72"/>
    <w:rsid w:val="00F742D0"/>
    <w:rsid w:val="00F74B3A"/>
    <w:rsid w:val="00F74BB9"/>
    <w:rsid w:val="00F75582"/>
    <w:rsid w:val="00F76A4D"/>
    <w:rsid w:val="00F76EFA"/>
    <w:rsid w:val="00F804BE"/>
    <w:rsid w:val="00F817CE"/>
    <w:rsid w:val="00F8456C"/>
    <w:rsid w:val="00F859D8"/>
    <w:rsid w:val="00F86346"/>
    <w:rsid w:val="00F868F5"/>
    <w:rsid w:val="00F87B3C"/>
    <w:rsid w:val="00F9056A"/>
    <w:rsid w:val="00F90F8D"/>
    <w:rsid w:val="00F911B0"/>
    <w:rsid w:val="00F92782"/>
    <w:rsid w:val="00F93AA9"/>
    <w:rsid w:val="00F96985"/>
    <w:rsid w:val="00F97838"/>
    <w:rsid w:val="00FA15DF"/>
    <w:rsid w:val="00FA1B08"/>
    <w:rsid w:val="00FA2BB3"/>
    <w:rsid w:val="00FA36B2"/>
    <w:rsid w:val="00FA36C3"/>
    <w:rsid w:val="00FA63C4"/>
    <w:rsid w:val="00FA6494"/>
    <w:rsid w:val="00FA70CB"/>
    <w:rsid w:val="00FB35F4"/>
    <w:rsid w:val="00FB4C80"/>
    <w:rsid w:val="00FB508E"/>
    <w:rsid w:val="00FB6A6A"/>
    <w:rsid w:val="00FC4D48"/>
    <w:rsid w:val="00FC565A"/>
    <w:rsid w:val="00FC5955"/>
    <w:rsid w:val="00FC640B"/>
    <w:rsid w:val="00FC7429"/>
    <w:rsid w:val="00FD07F6"/>
    <w:rsid w:val="00FD1EC8"/>
    <w:rsid w:val="00FD47ED"/>
    <w:rsid w:val="00FD592B"/>
    <w:rsid w:val="00FD5D32"/>
    <w:rsid w:val="00FD74DB"/>
    <w:rsid w:val="00FD7660"/>
    <w:rsid w:val="00FE0655"/>
    <w:rsid w:val="00FE2365"/>
    <w:rsid w:val="00FE4C7B"/>
    <w:rsid w:val="00FE7336"/>
    <w:rsid w:val="00FE787C"/>
    <w:rsid w:val="00FF0F13"/>
    <w:rsid w:val="00FF2A35"/>
    <w:rsid w:val="00FF45A5"/>
    <w:rsid w:val="00FF5C91"/>
    <w:rsid w:val="00FF63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6D89034B-994E-4502-86E0-E81185421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FD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060F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060FD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060FDA"/>
    <w:pPr>
      <w:numPr>
        <w:ilvl w:val="2"/>
      </w:numPr>
      <w:spacing w:before="120"/>
      <w:outlineLvl w:val="2"/>
    </w:pPr>
    <w:rPr>
      <w:sz w:val="28"/>
      <w:szCs w:val="28"/>
    </w:rPr>
  </w:style>
  <w:style w:type="paragraph" w:styleId="Heading4">
    <w:name w:val="heading 4"/>
    <w:basedOn w:val="Heading3"/>
    <w:next w:val="Normal"/>
    <w:qFormat/>
    <w:rsid w:val="00060FDA"/>
    <w:pPr>
      <w:numPr>
        <w:ilvl w:val="3"/>
      </w:numPr>
      <w:outlineLvl w:val="3"/>
    </w:pPr>
    <w:rPr>
      <w:sz w:val="24"/>
      <w:szCs w:val="24"/>
    </w:rPr>
  </w:style>
  <w:style w:type="paragraph" w:styleId="Heading5">
    <w:name w:val="heading 5"/>
    <w:basedOn w:val="Heading4"/>
    <w:next w:val="Normal"/>
    <w:qFormat/>
    <w:rsid w:val="00060FDA"/>
    <w:pPr>
      <w:numPr>
        <w:ilvl w:val="4"/>
      </w:numPr>
      <w:outlineLvl w:val="4"/>
    </w:pPr>
    <w:rPr>
      <w:sz w:val="22"/>
      <w:szCs w:val="22"/>
    </w:rPr>
  </w:style>
  <w:style w:type="paragraph" w:styleId="Heading6">
    <w:name w:val="heading 6"/>
    <w:basedOn w:val="Normal"/>
    <w:next w:val="Normal"/>
    <w:qFormat/>
    <w:rsid w:val="00060FDA"/>
    <w:pPr>
      <w:keepNext/>
      <w:keepLines/>
      <w:numPr>
        <w:ilvl w:val="5"/>
        <w:numId w:val="1"/>
      </w:numPr>
      <w:spacing w:before="120"/>
      <w:outlineLvl w:val="5"/>
    </w:pPr>
    <w:rPr>
      <w:rFonts w:cs="Arial"/>
    </w:rPr>
  </w:style>
  <w:style w:type="paragraph" w:styleId="Heading7">
    <w:name w:val="heading 7"/>
    <w:basedOn w:val="Normal"/>
    <w:next w:val="Normal"/>
    <w:qFormat/>
    <w:rsid w:val="00060FDA"/>
    <w:pPr>
      <w:keepNext/>
      <w:keepLines/>
      <w:numPr>
        <w:ilvl w:val="6"/>
        <w:numId w:val="1"/>
      </w:numPr>
      <w:spacing w:before="120"/>
      <w:outlineLvl w:val="6"/>
    </w:pPr>
    <w:rPr>
      <w:rFonts w:cs="Arial"/>
    </w:rPr>
  </w:style>
  <w:style w:type="paragraph" w:styleId="Heading8">
    <w:name w:val="heading 8"/>
    <w:basedOn w:val="Heading7"/>
    <w:next w:val="Normal"/>
    <w:qFormat/>
    <w:rsid w:val="00060FDA"/>
    <w:pPr>
      <w:numPr>
        <w:ilvl w:val="7"/>
      </w:numPr>
      <w:outlineLvl w:val="7"/>
    </w:pPr>
  </w:style>
  <w:style w:type="paragraph" w:styleId="Heading9">
    <w:name w:val="heading 9"/>
    <w:basedOn w:val="Heading8"/>
    <w:next w:val="Normal"/>
    <w:qFormat/>
    <w:rsid w:val="00060FDA"/>
    <w:pPr>
      <w:numPr>
        <w:ilvl w:val="8"/>
      </w:numPr>
      <w:outlineLvl w:val="8"/>
    </w:pPr>
  </w:style>
  <w:style w:type="character" w:default="1" w:styleId="DefaultParagraphFont">
    <w:name w:val="Default Paragraph Font"/>
    <w:uiPriority w:val="1"/>
    <w:semiHidden/>
    <w:unhideWhenUsed/>
    <w:rsid w:val="00060F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0FDA"/>
  </w:style>
  <w:style w:type="paragraph" w:styleId="TOC8">
    <w:name w:val="toc 8"/>
    <w:basedOn w:val="TOC1"/>
    <w:semiHidden/>
    <w:rsid w:val="00060FDA"/>
    <w:pPr>
      <w:spacing w:before="180"/>
      <w:ind w:left="2693" w:hanging="2693"/>
    </w:pPr>
    <w:rPr>
      <w:b w:val="0"/>
      <w:bCs/>
    </w:rPr>
  </w:style>
  <w:style w:type="paragraph" w:styleId="TOC1">
    <w:name w:val="toc 1"/>
    <w:aliases w:val="Observation TOC2"/>
    <w:uiPriority w:val="39"/>
    <w:rsid w:val="00060F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060FDA"/>
    <w:pPr>
      <w:keepNext/>
      <w:keepLines/>
      <w:spacing w:before="180"/>
      <w:jc w:val="center"/>
    </w:pPr>
  </w:style>
  <w:style w:type="paragraph" w:styleId="Caption">
    <w:name w:val="caption"/>
    <w:basedOn w:val="Normal"/>
    <w:next w:val="Normal"/>
    <w:qFormat/>
    <w:rsid w:val="00060FDA"/>
    <w:pPr>
      <w:spacing w:after="240"/>
      <w:jc w:val="center"/>
    </w:pPr>
    <w:rPr>
      <w:b/>
      <w:bCs/>
    </w:rPr>
  </w:style>
  <w:style w:type="paragraph" w:styleId="TOC5">
    <w:name w:val="toc 5"/>
    <w:aliases w:val="Observation TOC"/>
    <w:basedOn w:val="TOC4"/>
    <w:semiHidden/>
    <w:rsid w:val="00060FDA"/>
    <w:pPr>
      <w:tabs>
        <w:tab w:val="right" w:pos="1701"/>
      </w:tabs>
      <w:ind w:left="1701" w:hanging="1701"/>
    </w:pPr>
  </w:style>
  <w:style w:type="paragraph" w:styleId="TOC4">
    <w:name w:val="toc 4"/>
    <w:basedOn w:val="TOC3"/>
    <w:semiHidden/>
    <w:rsid w:val="00060FDA"/>
    <w:pPr>
      <w:ind w:left="1418" w:hanging="1418"/>
    </w:pPr>
  </w:style>
  <w:style w:type="paragraph" w:styleId="TOC3">
    <w:name w:val="toc 3"/>
    <w:basedOn w:val="TOC2"/>
    <w:semiHidden/>
    <w:rsid w:val="00060FDA"/>
    <w:pPr>
      <w:ind w:left="1134" w:hanging="1134"/>
    </w:pPr>
  </w:style>
  <w:style w:type="paragraph" w:styleId="TOC2">
    <w:name w:val="toc 2"/>
    <w:basedOn w:val="TOC1"/>
    <w:semiHidden/>
    <w:rsid w:val="00060FDA"/>
    <w:pPr>
      <w:keepNext w:val="0"/>
      <w:spacing w:before="0"/>
      <w:ind w:left="851" w:hanging="851"/>
    </w:pPr>
    <w:rPr>
      <w:szCs w:val="20"/>
    </w:rPr>
  </w:style>
  <w:style w:type="paragraph" w:styleId="Index2">
    <w:name w:val="index 2"/>
    <w:basedOn w:val="Index1"/>
    <w:semiHidden/>
    <w:rsid w:val="00060FDA"/>
    <w:pPr>
      <w:ind w:left="284"/>
    </w:pPr>
  </w:style>
  <w:style w:type="paragraph" w:styleId="Index1">
    <w:name w:val="index 1"/>
    <w:basedOn w:val="Normal"/>
    <w:semiHidden/>
    <w:rsid w:val="00060FDA"/>
    <w:pPr>
      <w:keepLines/>
      <w:spacing w:after="0"/>
    </w:pPr>
  </w:style>
  <w:style w:type="paragraph" w:styleId="DocumentMap">
    <w:name w:val="Document Map"/>
    <w:basedOn w:val="Normal"/>
    <w:semiHidden/>
    <w:rsid w:val="00060FDA"/>
    <w:pPr>
      <w:shd w:val="clear" w:color="auto" w:fill="000080"/>
    </w:pPr>
    <w:rPr>
      <w:rFonts w:ascii="Tahoma" w:hAnsi="Tahoma" w:cs="Tahoma"/>
    </w:rPr>
  </w:style>
  <w:style w:type="paragraph" w:styleId="ListNumber2">
    <w:name w:val="List Number 2"/>
    <w:basedOn w:val="ListNumber"/>
    <w:rsid w:val="00060FDA"/>
    <w:pPr>
      <w:ind w:left="851"/>
    </w:pPr>
  </w:style>
  <w:style w:type="paragraph" w:styleId="ListNumber">
    <w:name w:val="List Number"/>
    <w:basedOn w:val="List"/>
    <w:rsid w:val="00060FDA"/>
  </w:style>
  <w:style w:type="paragraph" w:styleId="List">
    <w:name w:val="List"/>
    <w:basedOn w:val="Normal"/>
    <w:rsid w:val="00060FDA"/>
    <w:pPr>
      <w:ind w:left="568" w:hanging="284"/>
    </w:pPr>
  </w:style>
  <w:style w:type="paragraph" w:styleId="Header">
    <w:name w:val="header"/>
    <w:rsid w:val="00060F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60FDA"/>
    <w:rPr>
      <w:b/>
      <w:bCs/>
      <w:position w:val="6"/>
      <w:sz w:val="16"/>
      <w:szCs w:val="16"/>
    </w:rPr>
  </w:style>
  <w:style w:type="paragraph" w:styleId="FootnoteText">
    <w:name w:val="footnote text"/>
    <w:basedOn w:val="Normal"/>
    <w:semiHidden/>
    <w:rsid w:val="00060FDA"/>
    <w:pPr>
      <w:keepLines/>
      <w:spacing w:after="0"/>
      <w:ind w:left="454" w:hanging="454"/>
    </w:pPr>
    <w:rPr>
      <w:sz w:val="16"/>
      <w:szCs w:val="16"/>
    </w:rPr>
  </w:style>
  <w:style w:type="paragraph" w:customStyle="1" w:styleId="3GPPHeader">
    <w:name w:val="3GPP_Header"/>
    <w:basedOn w:val="Normal"/>
    <w:rsid w:val="00060FDA"/>
    <w:pPr>
      <w:tabs>
        <w:tab w:val="left" w:pos="1701"/>
        <w:tab w:val="right" w:pos="9639"/>
      </w:tabs>
      <w:spacing w:after="240"/>
    </w:pPr>
    <w:rPr>
      <w:b/>
      <w:sz w:val="24"/>
    </w:rPr>
  </w:style>
  <w:style w:type="paragraph" w:styleId="TOC9">
    <w:name w:val="toc 9"/>
    <w:basedOn w:val="TOC8"/>
    <w:semiHidden/>
    <w:rsid w:val="00060FDA"/>
    <w:pPr>
      <w:ind w:left="1418" w:hanging="1418"/>
    </w:pPr>
  </w:style>
  <w:style w:type="paragraph" w:styleId="TOC6">
    <w:name w:val="toc 6"/>
    <w:basedOn w:val="TOC5"/>
    <w:next w:val="Normal"/>
    <w:semiHidden/>
    <w:rsid w:val="00060FDA"/>
    <w:pPr>
      <w:ind w:left="1985" w:hanging="1985"/>
    </w:pPr>
  </w:style>
  <w:style w:type="paragraph" w:styleId="TOC7">
    <w:name w:val="toc 7"/>
    <w:basedOn w:val="TOC6"/>
    <w:next w:val="Normal"/>
    <w:semiHidden/>
    <w:rsid w:val="00060FDA"/>
    <w:pPr>
      <w:ind w:left="2268" w:hanging="2268"/>
    </w:pPr>
  </w:style>
  <w:style w:type="paragraph" w:styleId="ListBullet2">
    <w:name w:val="List Bullet 2"/>
    <w:basedOn w:val="ListBullet"/>
    <w:rsid w:val="00060FDA"/>
    <w:pPr>
      <w:numPr>
        <w:numId w:val="6"/>
      </w:numPr>
    </w:pPr>
  </w:style>
  <w:style w:type="paragraph" w:styleId="ListBullet">
    <w:name w:val="List Bullet"/>
    <w:basedOn w:val="BodyText"/>
    <w:rsid w:val="00060FDA"/>
    <w:pPr>
      <w:numPr>
        <w:numId w:val="5"/>
      </w:numPr>
    </w:pPr>
  </w:style>
  <w:style w:type="paragraph" w:styleId="ListBullet3">
    <w:name w:val="List Bullet 3"/>
    <w:basedOn w:val="ListBullet2"/>
    <w:rsid w:val="00060FDA"/>
    <w:pPr>
      <w:numPr>
        <w:numId w:val="7"/>
      </w:numPr>
    </w:pPr>
  </w:style>
  <w:style w:type="paragraph" w:customStyle="1" w:styleId="EQ">
    <w:name w:val="EQ"/>
    <w:basedOn w:val="Normal"/>
    <w:next w:val="Normal"/>
    <w:rsid w:val="00060FDA"/>
    <w:pPr>
      <w:keepLines/>
      <w:tabs>
        <w:tab w:val="center" w:pos="4536"/>
        <w:tab w:val="right" w:pos="9072"/>
      </w:tabs>
      <w:spacing w:after="180"/>
      <w:jc w:val="left"/>
    </w:pPr>
    <w:rPr>
      <w:noProof/>
      <w:lang w:eastAsia="en-US"/>
    </w:rPr>
  </w:style>
  <w:style w:type="paragraph" w:styleId="List2">
    <w:name w:val="List 2"/>
    <w:basedOn w:val="List"/>
    <w:rsid w:val="00060FDA"/>
    <w:pPr>
      <w:ind w:left="851"/>
    </w:pPr>
  </w:style>
  <w:style w:type="paragraph" w:styleId="List3">
    <w:name w:val="List 3"/>
    <w:basedOn w:val="List2"/>
    <w:rsid w:val="00060FDA"/>
    <w:pPr>
      <w:ind w:left="1135"/>
    </w:pPr>
  </w:style>
  <w:style w:type="paragraph" w:styleId="List4">
    <w:name w:val="List 4"/>
    <w:basedOn w:val="List3"/>
    <w:rsid w:val="00060FDA"/>
    <w:pPr>
      <w:ind w:left="1418"/>
    </w:pPr>
  </w:style>
  <w:style w:type="paragraph" w:styleId="List5">
    <w:name w:val="List 5"/>
    <w:basedOn w:val="List4"/>
    <w:rsid w:val="00060FDA"/>
    <w:pPr>
      <w:ind w:left="1702"/>
    </w:pPr>
  </w:style>
  <w:style w:type="paragraph" w:customStyle="1" w:styleId="EditorsNote">
    <w:name w:val="Editor's Note"/>
    <w:basedOn w:val="Normal"/>
    <w:rsid w:val="00060FDA"/>
    <w:pPr>
      <w:keepLines/>
      <w:spacing w:after="180"/>
      <w:ind w:left="1135" w:hanging="851"/>
      <w:jc w:val="left"/>
    </w:pPr>
    <w:rPr>
      <w:color w:val="FF0000"/>
      <w:lang w:eastAsia="en-US"/>
    </w:rPr>
  </w:style>
  <w:style w:type="paragraph" w:styleId="ListBullet4">
    <w:name w:val="List Bullet 4"/>
    <w:basedOn w:val="ListBullet3"/>
    <w:rsid w:val="00060FDA"/>
    <w:pPr>
      <w:numPr>
        <w:numId w:val="8"/>
      </w:numPr>
    </w:pPr>
  </w:style>
  <w:style w:type="paragraph" w:styleId="ListBullet5">
    <w:name w:val="List Bullet 5"/>
    <w:basedOn w:val="ListBullet4"/>
    <w:rsid w:val="00060FDA"/>
    <w:pPr>
      <w:numPr>
        <w:numId w:val="4"/>
      </w:numPr>
    </w:pPr>
  </w:style>
  <w:style w:type="paragraph" w:styleId="Footer">
    <w:name w:val="footer"/>
    <w:basedOn w:val="Header"/>
    <w:semiHidden/>
    <w:rsid w:val="00060FDA"/>
    <w:pPr>
      <w:jc w:val="center"/>
    </w:pPr>
    <w:rPr>
      <w:i/>
      <w:iCs/>
    </w:rPr>
  </w:style>
  <w:style w:type="paragraph" w:customStyle="1" w:styleId="Reference">
    <w:name w:val="Reference"/>
    <w:basedOn w:val="Normal"/>
    <w:rsid w:val="00060FDA"/>
    <w:pPr>
      <w:numPr>
        <w:numId w:val="2"/>
      </w:numPr>
    </w:pPr>
  </w:style>
  <w:style w:type="paragraph" w:styleId="BalloonText">
    <w:name w:val="Balloon Text"/>
    <w:basedOn w:val="Normal"/>
    <w:semiHidden/>
    <w:rsid w:val="00060FDA"/>
    <w:rPr>
      <w:rFonts w:ascii="Tahoma" w:hAnsi="Tahoma" w:cs="Tahoma"/>
      <w:sz w:val="16"/>
      <w:szCs w:val="16"/>
    </w:rPr>
  </w:style>
  <w:style w:type="character" w:styleId="PageNumber">
    <w:name w:val="page number"/>
    <w:basedOn w:val="DefaultParagraphFont"/>
    <w:semiHidden/>
    <w:rsid w:val="00060FDA"/>
  </w:style>
  <w:style w:type="paragraph" w:styleId="BodyText">
    <w:name w:val="Body Text"/>
    <w:basedOn w:val="Normal"/>
    <w:link w:val="BodyTextChar"/>
    <w:rsid w:val="00060FDA"/>
  </w:style>
  <w:style w:type="character" w:styleId="Hyperlink">
    <w:name w:val="Hyperlink"/>
    <w:uiPriority w:val="99"/>
    <w:rsid w:val="00060FDA"/>
    <w:rPr>
      <w:color w:val="0000FF"/>
      <w:u w:val="single"/>
      <w:lang w:val="en-GB"/>
    </w:rPr>
  </w:style>
  <w:style w:type="character" w:styleId="FollowedHyperlink">
    <w:name w:val="FollowedHyperlink"/>
    <w:semiHidden/>
    <w:rsid w:val="00060FDA"/>
    <w:rPr>
      <w:color w:val="FF0000"/>
      <w:u w:val="single"/>
    </w:rPr>
  </w:style>
  <w:style w:type="character" w:styleId="CommentReference">
    <w:name w:val="annotation reference"/>
    <w:semiHidden/>
    <w:rsid w:val="00060FDA"/>
    <w:rPr>
      <w:sz w:val="16"/>
      <w:szCs w:val="16"/>
    </w:rPr>
  </w:style>
  <w:style w:type="paragraph" w:styleId="CommentText">
    <w:name w:val="annotation text"/>
    <w:basedOn w:val="Normal"/>
    <w:semiHidden/>
    <w:rsid w:val="00060FDA"/>
  </w:style>
  <w:style w:type="paragraph" w:styleId="CommentSubject">
    <w:name w:val="annotation subject"/>
    <w:basedOn w:val="CommentText"/>
    <w:next w:val="CommentText"/>
    <w:semiHidden/>
    <w:rsid w:val="00060FDA"/>
    <w:rPr>
      <w:b/>
      <w:bCs/>
    </w:rPr>
  </w:style>
  <w:style w:type="character" w:customStyle="1" w:styleId="Heading1Char">
    <w:name w:val="Heading 1 Char"/>
    <w:link w:val="Heading1"/>
    <w:rsid w:val="00060FDA"/>
    <w:rPr>
      <w:rFonts w:ascii="Arial" w:hAnsi="Arial" w:cs="Arial"/>
      <w:sz w:val="36"/>
      <w:szCs w:val="36"/>
      <w:lang w:val="en-GB" w:eastAsia="zh-CN"/>
    </w:rPr>
  </w:style>
  <w:style w:type="paragraph" w:customStyle="1" w:styleId="B1">
    <w:name w:val="B1"/>
    <w:basedOn w:val="List"/>
    <w:rsid w:val="00060FDA"/>
    <w:pPr>
      <w:spacing w:after="180"/>
      <w:jc w:val="left"/>
    </w:pPr>
    <w:rPr>
      <w:lang w:eastAsia="en-US"/>
    </w:rPr>
  </w:style>
  <w:style w:type="paragraph" w:customStyle="1" w:styleId="B2">
    <w:name w:val="B2"/>
    <w:basedOn w:val="List2"/>
    <w:rsid w:val="00060FDA"/>
    <w:pPr>
      <w:spacing w:after="180"/>
      <w:jc w:val="left"/>
    </w:pPr>
    <w:rPr>
      <w:lang w:eastAsia="en-US"/>
    </w:rPr>
  </w:style>
  <w:style w:type="paragraph" w:customStyle="1" w:styleId="B3">
    <w:name w:val="B3"/>
    <w:basedOn w:val="List3"/>
    <w:rsid w:val="00060FDA"/>
    <w:pPr>
      <w:spacing w:after="180"/>
      <w:jc w:val="left"/>
    </w:pPr>
    <w:rPr>
      <w:lang w:eastAsia="en-US"/>
    </w:rPr>
  </w:style>
  <w:style w:type="paragraph" w:customStyle="1" w:styleId="B4">
    <w:name w:val="B4"/>
    <w:basedOn w:val="List4"/>
    <w:rsid w:val="00060FDA"/>
    <w:pPr>
      <w:spacing w:after="180"/>
      <w:jc w:val="left"/>
    </w:pPr>
    <w:rPr>
      <w:lang w:eastAsia="en-US"/>
    </w:rPr>
  </w:style>
  <w:style w:type="paragraph" w:customStyle="1" w:styleId="Proposal">
    <w:name w:val="Proposal"/>
    <w:basedOn w:val="Normal"/>
    <w:rsid w:val="00060FDA"/>
    <w:pPr>
      <w:numPr>
        <w:numId w:val="3"/>
      </w:numPr>
      <w:tabs>
        <w:tab w:val="clear" w:pos="1304"/>
        <w:tab w:val="left" w:pos="1701"/>
      </w:tabs>
      <w:ind w:left="1701" w:hanging="1701"/>
    </w:pPr>
    <w:rPr>
      <w:b/>
      <w:bCs/>
    </w:rPr>
  </w:style>
  <w:style w:type="character" w:customStyle="1" w:styleId="BodyTextChar">
    <w:name w:val="Body Text Char"/>
    <w:link w:val="BodyText"/>
    <w:rsid w:val="00060FDA"/>
    <w:rPr>
      <w:rFonts w:ascii="Arial" w:hAnsi="Arial"/>
      <w:lang w:val="en-GB" w:eastAsia="zh-CN"/>
    </w:rPr>
  </w:style>
  <w:style w:type="paragraph" w:customStyle="1" w:styleId="B5">
    <w:name w:val="B5"/>
    <w:basedOn w:val="List5"/>
    <w:rsid w:val="00060FDA"/>
    <w:pPr>
      <w:spacing w:after="180"/>
      <w:jc w:val="left"/>
    </w:pPr>
    <w:rPr>
      <w:lang w:eastAsia="en-US"/>
    </w:rPr>
  </w:style>
  <w:style w:type="paragraph" w:customStyle="1" w:styleId="EX">
    <w:name w:val="EX"/>
    <w:basedOn w:val="Normal"/>
    <w:rsid w:val="00060FDA"/>
    <w:pPr>
      <w:keepLines/>
      <w:spacing w:after="180"/>
      <w:ind w:left="1702" w:hanging="1418"/>
      <w:jc w:val="left"/>
    </w:pPr>
    <w:rPr>
      <w:lang w:eastAsia="en-US"/>
    </w:rPr>
  </w:style>
  <w:style w:type="paragraph" w:customStyle="1" w:styleId="EW">
    <w:name w:val="EW"/>
    <w:basedOn w:val="EX"/>
    <w:rsid w:val="00060FDA"/>
    <w:pPr>
      <w:spacing w:after="0"/>
    </w:pPr>
  </w:style>
  <w:style w:type="paragraph" w:customStyle="1" w:styleId="TAL">
    <w:name w:val="TAL"/>
    <w:basedOn w:val="Normal"/>
    <w:rsid w:val="00060FDA"/>
    <w:pPr>
      <w:keepNext/>
      <w:keepLines/>
      <w:spacing w:after="0"/>
      <w:jc w:val="left"/>
    </w:pPr>
    <w:rPr>
      <w:sz w:val="18"/>
      <w:lang w:eastAsia="en-US"/>
    </w:rPr>
  </w:style>
  <w:style w:type="paragraph" w:customStyle="1" w:styleId="TAC">
    <w:name w:val="TAC"/>
    <w:basedOn w:val="TAL"/>
    <w:rsid w:val="00060FDA"/>
    <w:pPr>
      <w:jc w:val="center"/>
    </w:pPr>
  </w:style>
  <w:style w:type="paragraph" w:customStyle="1" w:styleId="TAH">
    <w:name w:val="TAH"/>
    <w:basedOn w:val="TAC"/>
    <w:rsid w:val="00060FDA"/>
    <w:rPr>
      <w:b/>
    </w:rPr>
  </w:style>
  <w:style w:type="paragraph" w:customStyle="1" w:styleId="TAN">
    <w:name w:val="TAN"/>
    <w:basedOn w:val="TAL"/>
    <w:rsid w:val="00060FDA"/>
    <w:pPr>
      <w:ind w:left="851" w:hanging="851"/>
    </w:pPr>
  </w:style>
  <w:style w:type="paragraph" w:customStyle="1" w:styleId="TAR">
    <w:name w:val="TAR"/>
    <w:basedOn w:val="TAL"/>
    <w:rsid w:val="00060FDA"/>
    <w:pPr>
      <w:jc w:val="right"/>
    </w:pPr>
  </w:style>
  <w:style w:type="paragraph" w:customStyle="1" w:styleId="TH">
    <w:name w:val="TH"/>
    <w:basedOn w:val="Normal"/>
    <w:rsid w:val="00060FDA"/>
    <w:pPr>
      <w:keepNext/>
      <w:keepLines/>
      <w:spacing w:before="60" w:after="180"/>
      <w:jc w:val="center"/>
    </w:pPr>
    <w:rPr>
      <w:b/>
      <w:lang w:eastAsia="en-US"/>
    </w:rPr>
  </w:style>
  <w:style w:type="paragraph" w:customStyle="1" w:styleId="TF">
    <w:name w:val="TF"/>
    <w:basedOn w:val="TH"/>
    <w:rsid w:val="00060FDA"/>
    <w:pPr>
      <w:keepNext w:val="0"/>
      <w:spacing w:before="0" w:after="240"/>
    </w:pPr>
  </w:style>
  <w:style w:type="paragraph" w:customStyle="1" w:styleId="TT">
    <w:name w:val="TT"/>
    <w:basedOn w:val="Heading1"/>
    <w:next w:val="Normal"/>
    <w:rsid w:val="00060FDA"/>
    <w:pPr>
      <w:numPr>
        <w:numId w:val="0"/>
      </w:numPr>
      <w:ind w:left="1134" w:hanging="1134"/>
      <w:outlineLvl w:val="9"/>
    </w:pPr>
    <w:rPr>
      <w:rFonts w:cs="Times New Roman"/>
      <w:szCs w:val="20"/>
      <w:lang w:eastAsia="en-US"/>
    </w:rPr>
  </w:style>
  <w:style w:type="paragraph" w:customStyle="1" w:styleId="ZA">
    <w:name w:val="ZA"/>
    <w:rsid w:val="00060F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60F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60F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60F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60FDA"/>
  </w:style>
  <w:style w:type="paragraph" w:customStyle="1" w:styleId="ZH">
    <w:name w:val="ZH"/>
    <w:rsid w:val="00060F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60F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60FDA"/>
    <w:pPr>
      <w:framePr w:hRule="auto" w:wrap="notBeside" w:y="852"/>
    </w:pPr>
    <w:rPr>
      <w:i w:val="0"/>
      <w:sz w:val="40"/>
    </w:rPr>
  </w:style>
  <w:style w:type="paragraph" w:customStyle="1" w:styleId="ZU">
    <w:name w:val="ZU"/>
    <w:rsid w:val="00060F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60FDA"/>
    <w:pPr>
      <w:framePr w:wrap="notBeside" w:y="16161"/>
    </w:pPr>
  </w:style>
  <w:style w:type="paragraph" w:customStyle="1" w:styleId="FP">
    <w:name w:val="FP"/>
    <w:basedOn w:val="Normal"/>
    <w:rsid w:val="00060FDA"/>
    <w:pPr>
      <w:spacing w:after="0"/>
      <w:jc w:val="left"/>
    </w:pPr>
    <w:rPr>
      <w:lang w:eastAsia="en-US"/>
    </w:rPr>
  </w:style>
  <w:style w:type="paragraph" w:customStyle="1" w:styleId="Observation">
    <w:name w:val="Observation"/>
    <w:basedOn w:val="Proposal"/>
    <w:qFormat/>
    <w:rsid w:val="00060FDA"/>
    <w:pPr>
      <w:numPr>
        <w:numId w:val="13"/>
      </w:numPr>
      <w:ind w:left="1701" w:hanging="1701"/>
    </w:pPr>
  </w:style>
  <w:style w:type="paragraph" w:styleId="TableofFigures">
    <w:name w:val="table of figures"/>
    <w:basedOn w:val="Normal"/>
    <w:next w:val="Normal"/>
    <w:uiPriority w:val="99"/>
    <w:rsid w:val="00060FDA"/>
    <w:pPr>
      <w:ind w:left="1418" w:hanging="1418"/>
      <w:jc w:val="left"/>
    </w:pPr>
    <w:rPr>
      <w:b/>
    </w:rPr>
  </w:style>
  <w:style w:type="paragraph" w:customStyle="1" w:styleId="Doc-text2">
    <w:name w:val="Doc-text2"/>
    <w:basedOn w:val="Normal"/>
    <w:link w:val="Doc-text2Char"/>
    <w:qFormat/>
    <w:rsid w:val="00060FD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060FDA"/>
    <w:rPr>
      <w:rFonts w:ascii="Arial" w:eastAsia="MS Mincho" w:hAnsi="Arial"/>
      <w:szCs w:val="24"/>
      <w:lang w:val="en-GB" w:eastAsia="en-GB"/>
    </w:rPr>
  </w:style>
  <w:style w:type="table" w:styleId="TableGrid">
    <w:name w:val="Table Grid"/>
    <w:basedOn w:val="TableNormal"/>
    <w:uiPriority w:val="39"/>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4C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2368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42cebd6447b3f7bf9e8d776224d49546">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1fdb74793e02f55f2c27a94c6662719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Value>214</Value>
      <Value>382</Value>
      <Value>5</Value>
      <Value>4</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_dlc_DocId xmlns="f166a696-7b5b-4ccd-9f0c-ffde0cceec81">5NUHHDQN7SK2-1476151046-35524</_dlc_DocId>
    <_dlc_DocIdUrl xmlns="f166a696-7b5b-4ccd-9f0c-ffde0cceec81">
      <Url>https://ericsson.sharepoint.com/sites/star/_layouts/15/DocIdRedir.aspx?ID=5NUHHDQN7SK2-1476151046-35524</Url>
      <Description>5NUHHDQN7SK2-1476151046-35524</Description>
    </_dlc_DocIdUrl>
    <_dlc_DocIdPersistId xmlns="f166a696-7b5b-4ccd-9f0c-ffde0cceec81" xsi:nil="true"/>
    <_Flow_SignoffStatus xmlns="611109f9-ed58-4498-a270-1fb2086a5321" xsi:nil="true"/>
    <PublishingExpirationDate xmlns="http://schemas.microsoft.com/sharepoint/v3" xsi:nil="true"/>
    <PublishingStartDate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EE3F8-0418-4E8F-A306-DB144D7D6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F95D044E-DEF4-44A0-9715-94CD62B64AD4}">
  <ds:schemaRefs>
    <ds:schemaRef ds:uri="f166a696-7b5b-4ccd-9f0c-ffde0cceec81"/>
    <ds:schemaRef ds:uri="d8762117-8292-4133-b1c7-eab5c6487cfd"/>
    <ds:schemaRef ds:uri="http://purl.org/dc/term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611109f9-ed58-4498-a270-1fb2086a5321"/>
    <ds:schemaRef ds:uri="http://schemas.microsoft.com/sharepoint/v3"/>
  </ds:schemaRefs>
</ds:datastoreItem>
</file>

<file path=customXml/itemProps6.xml><?xml version="1.0" encoding="utf-8"?>
<ds:datastoreItem xmlns:ds="http://schemas.openxmlformats.org/officeDocument/2006/customXml" ds:itemID="{A1B521DB-1148-4FEF-9C52-EBA388F86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R2-17xxxxx%20-%20Contribution%20Template.dotx</Template>
  <TotalTime>66</TotalTime>
  <Pages>3</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69</cp:revision>
  <cp:lastPrinted>2008-01-31T16:09:00Z</cp:lastPrinted>
  <dcterms:created xsi:type="dcterms:W3CDTF">2018-11-01T12:55:00Z</dcterms:created>
  <dcterms:modified xsi:type="dcterms:W3CDTF">2018-11-01T21:32:00Z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1567798c-0ea7-4bde-89fa-e8488ac83ec6</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Comments">
    <vt:lpwstr/>
  </property>
  <property fmtid="{D5CDD505-2E9C-101B-9397-08002B2CF9AE}" pid="17" name="URL">
    <vt:lpwstr/>
  </property>
  <property fmtid="{D5CDD505-2E9C-101B-9397-08002B2CF9AE}" pid="18" name="EriCOLLProjectsTaxHTField0">
    <vt:lpwstr/>
  </property>
  <property fmtid="{D5CDD505-2E9C-101B-9397-08002B2CF9AE}" pid="19" name="EriCOLLOrganizationUnitTaxHTField0">
    <vt:lpwstr>GFTE ER Radio Access Technologies|692a7af5-c1f7-4d68-b1ab-a7920dfecb78</vt:lpwstr>
  </property>
  <property fmtid="{D5CDD505-2E9C-101B-9397-08002B2CF9AE}" pid="20" name="EriCOLLCategoryTaxHTField0">
    <vt:lpwstr>Research|7f1f7aab-c784-40ec-8666-825d2ac7abef</vt:lpwstr>
  </property>
  <property fmtid="{D5CDD505-2E9C-101B-9397-08002B2CF9AE}" pid="21" name="EriCOLLCompetenceTaxHTField0">
    <vt:lpwstr/>
  </property>
  <property fmtid="{D5CDD505-2E9C-101B-9397-08002B2CF9AE}" pid="22" name="EriCOLLCustomerTaxHTField0">
    <vt:lpwstr/>
  </property>
  <property fmtid="{D5CDD505-2E9C-101B-9397-08002B2CF9AE}" pid="23" name="EriCOLLCountryTaxHTField0">
    <vt:lpwstr/>
  </property>
  <property fmtid="{D5CDD505-2E9C-101B-9397-08002B2CF9AE}" pid="24" name="EriCOLLProcessTaxHTField0">
    <vt:lpwstr/>
  </property>
  <property fmtid="{D5CDD505-2E9C-101B-9397-08002B2CF9AE}" pid="25" name="EriCOLLProductsTaxHTField0">
    <vt:lpwstr/>
  </property>
</Properties>
</file>